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E9" w:rsidRPr="00DA78EA" w:rsidRDefault="00006C2F" w:rsidP="00AF3FE1">
      <w:pPr>
        <w:ind w:left="6173"/>
        <w:jc w:val="both"/>
        <w:outlineLvl w:val="0"/>
        <w:rPr>
          <w:sz w:val="26"/>
          <w:szCs w:val="26"/>
        </w:rPr>
      </w:pPr>
      <w:r w:rsidRPr="00DA78EA">
        <w:rPr>
          <w:sz w:val="26"/>
          <w:szCs w:val="26"/>
        </w:rPr>
        <w:t>Приложение</w:t>
      </w:r>
      <w:r w:rsidR="00AC66E9" w:rsidRPr="00DA78EA">
        <w:rPr>
          <w:sz w:val="26"/>
          <w:szCs w:val="26"/>
        </w:rPr>
        <w:t xml:space="preserve"> </w:t>
      </w:r>
      <w:r w:rsidR="00D84597">
        <w:rPr>
          <w:sz w:val="26"/>
          <w:szCs w:val="26"/>
        </w:rPr>
        <w:t>51</w:t>
      </w:r>
    </w:p>
    <w:p w:rsidR="00AC66E9" w:rsidRPr="00DA78EA" w:rsidRDefault="00AC66E9" w:rsidP="00AF3FE1">
      <w:pPr>
        <w:ind w:left="6173"/>
        <w:rPr>
          <w:sz w:val="26"/>
          <w:szCs w:val="26"/>
        </w:rPr>
      </w:pPr>
      <w:r w:rsidRPr="00DA78EA">
        <w:rPr>
          <w:sz w:val="26"/>
          <w:szCs w:val="26"/>
        </w:rPr>
        <w:t>к Закону Хабаровского края</w:t>
      </w:r>
    </w:p>
    <w:p w:rsidR="00AC66E9" w:rsidRPr="00DA78EA" w:rsidRDefault="00AC66E9" w:rsidP="00AF3FE1">
      <w:pPr>
        <w:ind w:left="6173"/>
        <w:rPr>
          <w:sz w:val="26"/>
          <w:szCs w:val="26"/>
        </w:rPr>
      </w:pPr>
      <w:r w:rsidRPr="00DA78EA">
        <w:rPr>
          <w:sz w:val="26"/>
          <w:szCs w:val="26"/>
        </w:rPr>
        <w:t>от</w:t>
      </w:r>
      <w:r w:rsidR="00AB1D6A">
        <w:rPr>
          <w:sz w:val="26"/>
          <w:szCs w:val="26"/>
        </w:rPr>
        <w:t xml:space="preserve"> 09.12.2020</w:t>
      </w:r>
      <w:bookmarkStart w:id="0" w:name="_GoBack"/>
      <w:bookmarkEnd w:id="0"/>
      <w:r w:rsidRPr="00DA78EA">
        <w:rPr>
          <w:sz w:val="26"/>
          <w:szCs w:val="26"/>
        </w:rPr>
        <w:tab/>
        <w:t xml:space="preserve">№ </w:t>
      </w:r>
    </w:p>
    <w:p w:rsidR="00AC66E9" w:rsidRPr="00DA78EA" w:rsidRDefault="00AC66E9" w:rsidP="002A452C">
      <w:pPr>
        <w:jc w:val="center"/>
        <w:rPr>
          <w:sz w:val="26"/>
          <w:szCs w:val="26"/>
        </w:rPr>
      </w:pPr>
    </w:p>
    <w:p w:rsidR="00AC66E9" w:rsidRPr="00DA78EA" w:rsidRDefault="00AC66E9" w:rsidP="002A452C">
      <w:pPr>
        <w:jc w:val="center"/>
        <w:rPr>
          <w:sz w:val="26"/>
          <w:szCs w:val="26"/>
        </w:rPr>
      </w:pPr>
    </w:p>
    <w:p w:rsidR="00300365" w:rsidRDefault="00AC66E9" w:rsidP="00300365">
      <w:pPr>
        <w:jc w:val="center"/>
        <w:rPr>
          <w:b/>
          <w:sz w:val="26"/>
          <w:szCs w:val="26"/>
        </w:rPr>
      </w:pPr>
      <w:r w:rsidRPr="00DA78EA">
        <w:rPr>
          <w:b/>
          <w:sz w:val="26"/>
          <w:szCs w:val="26"/>
        </w:rPr>
        <w:t>Распределение субвенций</w:t>
      </w:r>
    </w:p>
    <w:p w:rsidR="00AC66E9" w:rsidRDefault="00AC66E9" w:rsidP="00300365">
      <w:pPr>
        <w:jc w:val="center"/>
        <w:rPr>
          <w:b/>
          <w:sz w:val="26"/>
          <w:szCs w:val="26"/>
        </w:rPr>
      </w:pPr>
      <w:r w:rsidRPr="00DA78EA">
        <w:rPr>
          <w:b/>
          <w:sz w:val="26"/>
          <w:szCs w:val="26"/>
        </w:rPr>
        <w:t xml:space="preserve"> </w:t>
      </w:r>
      <w:r w:rsidR="00300365">
        <w:rPr>
          <w:b/>
          <w:sz w:val="26"/>
          <w:szCs w:val="26"/>
        </w:rPr>
        <w:t>на реализацию Закона Хабаровского края от 4 декабря 2019 года № 30</w:t>
      </w:r>
      <w:r w:rsidR="00300365">
        <w:rPr>
          <w:b/>
          <w:sz w:val="26"/>
          <w:szCs w:val="26"/>
        </w:rPr>
        <w:br/>
      </w:r>
      <w:r w:rsidR="00300365" w:rsidRPr="00FE788A">
        <w:rPr>
          <w:b/>
          <w:color w:val="000000" w:themeColor="text1"/>
          <w:sz w:val="26"/>
          <w:szCs w:val="26"/>
        </w:rPr>
        <w:t>«</w:t>
      </w:r>
      <w:r w:rsidR="00300365" w:rsidRPr="00FE788A">
        <w:rPr>
          <w:b/>
          <w:sz w:val="26"/>
          <w:szCs w:val="26"/>
        </w:rPr>
        <w:t>О наделении органов местного самоуправления муниципальных образований Хабаровского края отдельными государственными полномочиями по подготовке и проведению Всероссийской переписи населения</w:t>
      </w:r>
      <w:r w:rsidR="00300365" w:rsidRPr="00FE788A">
        <w:rPr>
          <w:b/>
          <w:color w:val="000000" w:themeColor="text1"/>
          <w:sz w:val="26"/>
          <w:szCs w:val="26"/>
        </w:rPr>
        <w:t>»</w:t>
      </w:r>
      <w:r w:rsidR="00300365" w:rsidRPr="00FE788A">
        <w:rPr>
          <w:b/>
          <w:sz w:val="26"/>
          <w:szCs w:val="26"/>
        </w:rPr>
        <w:t xml:space="preserve"> </w:t>
      </w:r>
      <w:r w:rsidRPr="00FE788A">
        <w:rPr>
          <w:b/>
          <w:sz w:val="26"/>
          <w:szCs w:val="26"/>
        </w:rPr>
        <w:t>на 20</w:t>
      </w:r>
      <w:r w:rsidR="00275D5B" w:rsidRPr="00FE788A">
        <w:rPr>
          <w:b/>
          <w:sz w:val="26"/>
          <w:szCs w:val="26"/>
        </w:rPr>
        <w:t>2</w:t>
      </w:r>
      <w:r w:rsidR="00300365" w:rsidRPr="00FE788A">
        <w:rPr>
          <w:b/>
          <w:sz w:val="26"/>
          <w:szCs w:val="26"/>
        </w:rPr>
        <w:t>1</w:t>
      </w:r>
      <w:r w:rsidRPr="00FE788A">
        <w:rPr>
          <w:b/>
          <w:sz w:val="26"/>
          <w:szCs w:val="26"/>
        </w:rPr>
        <w:t xml:space="preserve"> год</w:t>
      </w:r>
    </w:p>
    <w:p w:rsidR="00AF3FE1" w:rsidRPr="00DA78EA" w:rsidRDefault="00AF3FE1" w:rsidP="00300365">
      <w:pPr>
        <w:jc w:val="center"/>
        <w:rPr>
          <w:b/>
          <w:sz w:val="26"/>
          <w:szCs w:val="26"/>
        </w:rPr>
      </w:pPr>
    </w:p>
    <w:p w:rsidR="00AC66E9" w:rsidRPr="00DA78EA" w:rsidRDefault="00AC66E9" w:rsidP="002A452C">
      <w:pPr>
        <w:jc w:val="right"/>
        <w:rPr>
          <w:sz w:val="26"/>
          <w:szCs w:val="26"/>
        </w:rPr>
      </w:pPr>
      <w:r w:rsidRPr="00DA78EA">
        <w:rPr>
          <w:sz w:val="26"/>
          <w:szCs w:val="26"/>
        </w:rPr>
        <w:t>(тыс. рублей)</w:t>
      </w:r>
    </w:p>
    <w:tbl>
      <w:tblPr>
        <w:tblW w:w="50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29"/>
        <w:gridCol w:w="1444"/>
        <w:gridCol w:w="433"/>
      </w:tblGrid>
      <w:tr w:rsidR="00662A10" w:rsidRPr="00AF3FE1" w:rsidTr="00BF76A0">
        <w:trPr>
          <w:cantSplit/>
          <w:trHeight w:val="299"/>
        </w:trPr>
        <w:tc>
          <w:tcPr>
            <w:tcW w:w="4033" w:type="pct"/>
            <w:vMerge w:val="restart"/>
            <w:vAlign w:val="center"/>
          </w:tcPr>
          <w:p w:rsidR="00662A10" w:rsidRPr="00AF3FE1" w:rsidRDefault="00662A10" w:rsidP="00AF3FE1">
            <w:pPr>
              <w:jc w:val="center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744" w:type="pct"/>
            <w:vMerge w:val="restart"/>
            <w:tcBorders>
              <w:right w:val="single" w:sz="4" w:space="0" w:color="auto"/>
            </w:tcBorders>
            <w:vAlign w:val="center"/>
          </w:tcPr>
          <w:p w:rsidR="00662A10" w:rsidRPr="00AF3FE1" w:rsidRDefault="00662A10" w:rsidP="00AF3FE1">
            <w:pPr>
              <w:jc w:val="center"/>
              <w:rPr>
                <w:bCs/>
                <w:sz w:val="26"/>
                <w:szCs w:val="26"/>
              </w:rPr>
            </w:pPr>
            <w:r w:rsidRPr="00AF3FE1">
              <w:rPr>
                <w:bCs/>
                <w:sz w:val="26"/>
                <w:szCs w:val="26"/>
              </w:rPr>
              <w:t>Сумма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A10" w:rsidRPr="00AF3FE1" w:rsidRDefault="00662A10" w:rsidP="00AF3FE1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662A10" w:rsidRPr="00AF3FE1" w:rsidTr="00BF76A0">
        <w:trPr>
          <w:cantSplit/>
          <w:trHeight w:val="299"/>
        </w:trPr>
        <w:tc>
          <w:tcPr>
            <w:tcW w:w="4033" w:type="pct"/>
            <w:vMerge/>
            <w:vAlign w:val="center"/>
          </w:tcPr>
          <w:p w:rsidR="00662A10" w:rsidRPr="00AF3FE1" w:rsidRDefault="00662A10" w:rsidP="00AF3FE1">
            <w:pPr>
              <w:pStyle w:val="3"/>
              <w:rPr>
                <w:sz w:val="26"/>
                <w:szCs w:val="26"/>
              </w:rPr>
            </w:pPr>
          </w:p>
        </w:tc>
        <w:tc>
          <w:tcPr>
            <w:tcW w:w="744" w:type="pct"/>
            <w:vMerge/>
            <w:tcBorders>
              <w:right w:val="single" w:sz="4" w:space="0" w:color="auto"/>
            </w:tcBorders>
            <w:vAlign w:val="center"/>
          </w:tcPr>
          <w:p w:rsidR="00662A10" w:rsidRPr="00AF3FE1" w:rsidRDefault="00662A10" w:rsidP="00AF3F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A10" w:rsidRPr="00AF3FE1" w:rsidRDefault="00662A10" w:rsidP="00AF3FE1">
            <w:pPr>
              <w:jc w:val="center"/>
              <w:rPr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1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104984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4 073,81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suppressAutoHyphens w:val="0"/>
              <w:jc w:val="right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104984" w:rsidRPr="00AF3FE1" w:rsidTr="0088024F">
        <w:trPr>
          <w:trHeight w:val="301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 xml:space="preserve">Городской округ «Город Комсомольск-на-Амуре»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46B" w:rsidRPr="00AF3FE1" w:rsidRDefault="009F646B" w:rsidP="00AF3FE1">
            <w:pPr>
              <w:jc w:val="right"/>
              <w:rPr>
                <w:sz w:val="26"/>
                <w:szCs w:val="26"/>
                <w:lang w:eastAsia="ru-RU"/>
              </w:rPr>
            </w:pPr>
          </w:p>
          <w:p w:rsidR="00104984" w:rsidRPr="00AF3FE1" w:rsidRDefault="00104984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2 424,11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2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 xml:space="preserve">Советско-Гаванский муниципальный район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353,95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1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 xml:space="preserve">Николаевский муниципальный район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447,48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2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 xml:space="preserve">Амурский муниципальный район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820,72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1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proofErr w:type="spellStart"/>
            <w:r w:rsidRPr="00AF3FE1">
              <w:rPr>
                <w:sz w:val="26"/>
                <w:szCs w:val="26"/>
              </w:rPr>
              <w:t>Бикинский</w:t>
            </w:r>
            <w:proofErr w:type="spellEnd"/>
            <w:r w:rsidRPr="00AF3FE1">
              <w:rPr>
                <w:sz w:val="26"/>
                <w:szCs w:val="26"/>
              </w:rPr>
              <w:t xml:space="preserve"> муниципальный район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335,87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1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proofErr w:type="spellStart"/>
            <w:r w:rsidRPr="00AF3FE1">
              <w:rPr>
                <w:sz w:val="26"/>
                <w:szCs w:val="26"/>
              </w:rPr>
              <w:t>Аяно</w:t>
            </w:r>
            <w:proofErr w:type="spellEnd"/>
            <w:r w:rsidRPr="00AF3FE1">
              <w:rPr>
                <w:sz w:val="26"/>
                <w:szCs w:val="26"/>
              </w:rPr>
              <w:t xml:space="preserve">-Майский муниципальный район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3 403,61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2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proofErr w:type="spellStart"/>
            <w:r w:rsidRPr="00AF3FE1">
              <w:rPr>
                <w:sz w:val="26"/>
                <w:szCs w:val="26"/>
              </w:rPr>
              <w:t>Ванинский</w:t>
            </w:r>
            <w:proofErr w:type="spellEnd"/>
            <w:r w:rsidRPr="00AF3FE1">
              <w:rPr>
                <w:sz w:val="26"/>
                <w:szCs w:val="26"/>
              </w:rPr>
              <w:t xml:space="preserve"> муниципальный район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424,70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1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proofErr w:type="spellStart"/>
            <w:r w:rsidRPr="00AF3FE1">
              <w:rPr>
                <w:sz w:val="26"/>
                <w:szCs w:val="26"/>
              </w:rPr>
              <w:t>Верхнебуреинский</w:t>
            </w:r>
            <w:proofErr w:type="spellEnd"/>
            <w:r w:rsidRPr="00AF3FE1">
              <w:rPr>
                <w:sz w:val="26"/>
                <w:szCs w:val="26"/>
              </w:rPr>
              <w:t xml:space="preserve"> муниципальный район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271,24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2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 xml:space="preserve">Вяземский муниципальный район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226,21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1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 xml:space="preserve">Комсомольский муниципальный район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453,77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1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 xml:space="preserve">Муниципальный район имени Лазо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808,17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2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 xml:space="preserve">Нанайский муниципальный район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296,80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1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 xml:space="preserve">Охотский муниципальный район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2 613,12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2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 xml:space="preserve">Муниципальный район имени Полины Осипенко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F7A" w:rsidRDefault="00050F7A" w:rsidP="00AF3FE1">
            <w:pPr>
              <w:jc w:val="right"/>
              <w:rPr>
                <w:sz w:val="26"/>
                <w:szCs w:val="26"/>
                <w:lang w:eastAsia="ru-RU"/>
              </w:rPr>
            </w:pPr>
          </w:p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130,75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1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 xml:space="preserve">Солнечный муниципальный район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433,30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1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 xml:space="preserve">Тугуро-Чумиканский муниципальный район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338,24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2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proofErr w:type="spellStart"/>
            <w:r w:rsidRPr="00AF3FE1">
              <w:rPr>
                <w:sz w:val="26"/>
                <w:szCs w:val="26"/>
              </w:rPr>
              <w:t>Ульчский</w:t>
            </w:r>
            <w:proofErr w:type="spellEnd"/>
            <w:r w:rsidRPr="00AF3FE1">
              <w:rPr>
                <w:sz w:val="26"/>
                <w:szCs w:val="26"/>
              </w:rPr>
              <w:t xml:space="preserve"> муниципальный район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407,60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104984" w:rsidRPr="00AF3FE1" w:rsidTr="0088024F">
        <w:trPr>
          <w:trHeight w:val="301"/>
        </w:trPr>
        <w:tc>
          <w:tcPr>
            <w:tcW w:w="4033" w:type="pct"/>
          </w:tcPr>
          <w:p w:rsidR="00104984" w:rsidRPr="00AF3FE1" w:rsidRDefault="00104984" w:rsidP="00AF3FE1">
            <w:pPr>
              <w:jc w:val="both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 xml:space="preserve">Хабаровский муниципальный район </w:t>
            </w:r>
            <w:r w:rsidRPr="00AF3FE1">
              <w:rPr>
                <w:bCs/>
                <w:sz w:val="26"/>
                <w:szCs w:val="26"/>
              </w:rPr>
              <w:t>Хабаровского края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984" w:rsidRPr="00AF3FE1" w:rsidRDefault="00FB5008" w:rsidP="00AF3FE1">
            <w:pPr>
              <w:jc w:val="right"/>
              <w:rPr>
                <w:sz w:val="26"/>
                <w:szCs w:val="26"/>
                <w:lang w:eastAsia="ru-RU"/>
              </w:rPr>
            </w:pPr>
            <w:r w:rsidRPr="00AF3FE1">
              <w:rPr>
                <w:sz w:val="26"/>
                <w:szCs w:val="26"/>
                <w:lang w:eastAsia="ru-RU"/>
              </w:rPr>
              <w:t>909,65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984" w:rsidRPr="00AF3FE1" w:rsidRDefault="00104984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D631B1" w:rsidRPr="00AF3FE1" w:rsidTr="004D6F29">
        <w:trPr>
          <w:trHeight w:val="301"/>
        </w:trPr>
        <w:tc>
          <w:tcPr>
            <w:tcW w:w="4033" w:type="pct"/>
          </w:tcPr>
          <w:p w:rsidR="00D631B1" w:rsidRPr="00AF3FE1" w:rsidRDefault="00D631B1" w:rsidP="00AF3FE1">
            <w:pPr>
              <w:jc w:val="both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>Нераспредел</w:t>
            </w:r>
            <w:r w:rsidR="00AF3FE1">
              <w:rPr>
                <w:sz w:val="26"/>
                <w:szCs w:val="26"/>
              </w:rPr>
              <w:t>е</w:t>
            </w:r>
            <w:r w:rsidRPr="00AF3FE1">
              <w:rPr>
                <w:sz w:val="26"/>
                <w:szCs w:val="26"/>
              </w:rPr>
              <w:t>нный резерв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1B1" w:rsidRPr="00AF3FE1" w:rsidRDefault="00104984" w:rsidP="00AF3FE1">
            <w:pPr>
              <w:jc w:val="right"/>
              <w:rPr>
                <w:sz w:val="26"/>
                <w:szCs w:val="26"/>
              </w:rPr>
            </w:pPr>
            <w:r w:rsidRPr="00AF3FE1">
              <w:rPr>
                <w:sz w:val="26"/>
                <w:szCs w:val="26"/>
              </w:rPr>
              <w:t>1 009,1</w:t>
            </w:r>
            <w:r w:rsidR="00627AB7" w:rsidRPr="00AF3FE1">
              <w:rPr>
                <w:sz w:val="26"/>
                <w:szCs w:val="26"/>
              </w:rPr>
              <w:t>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31B1" w:rsidRPr="00AF3FE1" w:rsidRDefault="00D631B1" w:rsidP="00AF3FE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893686" w:rsidRPr="00AF3FE1" w:rsidTr="00AF3FE1">
        <w:trPr>
          <w:trHeight w:val="267"/>
        </w:trPr>
        <w:tc>
          <w:tcPr>
            <w:tcW w:w="4033" w:type="pct"/>
            <w:vAlign w:val="center"/>
          </w:tcPr>
          <w:p w:rsidR="00893686" w:rsidRPr="00AF3FE1" w:rsidRDefault="00893686" w:rsidP="00AF3FE1">
            <w:pPr>
              <w:rPr>
                <w:sz w:val="26"/>
                <w:szCs w:val="26"/>
              </w:rPr>
            </w:pPr>
            <w:r w:rsidRPr="00AF3FE1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3686" w:rsidRPr="00AF3FE1" w:rsidRDefault="00104984" w:rsidP="00AF3FE1">
            <w:pPr>
              <w:jc w:val="right"/>
              <w:rPr>
                <w:b/>
                <w:bCs/>
                <w:sz w:val="26"/>
                <w:szCs w:val="26"/>
              </w:rPr>
            </w:pPr>
            <w:r w:rsidRPr="00AF3FE1">
              <w:rPr>
                <w:b/>
                <w:bCs/>
                <w:sz w:val="26"/>
                <w:szCs w:val="26"/>
              </w:rPr>
              <w:t>20 182,20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3686" w:rsidRPr="00AF3FE1" w:rsidRDefault="00893686" w:rsidP="00AF3FE1">
            <w:pPr>
              <w:suppressAutoHyphens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AC66E9" w:rsidRPr="00AF3FE1" w:rsidRDefault="00AC66E9" w:rsidP="00AF3FE1">
      <w:pPr>
        <w:jc w:val="both"/>
        <w:rPr>
          <w:sz w:val="26"/>
          <w:szCs w:val="26"/>
        </w:rPr>
      </w:pPr>
    </w:p>
    <w:p w:rsidR="00132A64" w:rsidRPr="00AF3FE1" w:rsidRDefault="00132A64" w:rsidP="00AF3FE1">
      <w:pPr>
        <w:jc w:val="both"/>
        <w:rPr>
          <w:sz w:val="26"/>
          <w:szCs w:val="26"/>
        </w:rPr>
      </w:pPr>
    </w:p>
    <w:p w:rsidR="00132A64" w:rsidRPr="00AF3FE1" w:rsidRDefault="00132A64" w:rsidP="00AF3FE1">
      <w:pPr>
        <w:jc w:val="both"/>
        <w:rPr>
          <w:sz w:val="26"/>
          <w:szCs w:val="26"/>
        </w:rPr>
      </w:pPr>
    </w:p>
    <w:p w:rsidR="00132A64" w:rsidRPr="00AF3FE1" w:rsidRDefault="00132A64" w:rsidP="00AF3FE1">
      <w:pPr>
        <w:jc w:val="both"/>
        <w:rPr>
          <w:sz w:val="26"/>
          <w:szCs w:val="26"/>
        </w:rPr>
      </w:pPr>
    </w:p>
    <w:p w:rsidR="00132A64" w:rsidRPr="00AF3FE1" w:rsidRDefault="00132A64" w:rsidP="00AF3FE1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  <w:lang w:eastAsia="ru-RU"/>
        </w:rPr>
      </w:pPr>
      <w:r w:rsidRPr="00AF3FE1">
        <w:rPr>
          <w:color w:val="000000"/>
          <w:sz w:val="26"/>
          <w:szCs w:val="26"/>
        </w:rPr>
        <w:t>Председатель</w:t>
      </w:r>
    </w:p>
    <w:p w:rsidR="00132A64" w:rsidRPr="00AF3FE1" w:rsidRDefault="00132A64" w:rsidP="00AF3FE1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AF3FE1">
        <w:rPr>
          <w:color w:val="000000"/>
          <w:sz w:val="26"/>
          <w:szCs w:val="26"/>
        </w:rPr>
        <w:t>Законодательной Думы</w:t>
      </w:r>
    </w:p>
    <w:p w:rsidR="00D14456" w:rsidRPr="00AF3FE1" w:rsidRDefault="00132A64" w:rsidP="00AF3FE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AF3FE1">
        <w:rPr>
          <w:color w:val="000000"/>
          <w:sz w:val="26"/>
          <w:szCs w:val="26"/>
        </w:rPr>
        <w:t>Хабаровского края</w:t>
      </w:r>
      <w:r w:rsidRPr="00AF3FE1">
        <w:rPr>
          <w:color w:val="000000"/>
          <w:sz w:val="26"/>
          <w:szCs w:val="26"/>
        </w:rPr>
        <w:tab/>
      </w:r>
      <w:r w:rsidRPr="00AF3FE1">
        <w:rPr>
          <w:color w:val="000000"/>
          <w:sz w:val="26"/>
          <w:szCs w:val="26"/>
        </w:rPr>
        <w:tab/>
      </w:r>
      <w:r w:rsidRPr="00AF3FE1">
        <w:rPr>
          <w:color w:val="000000"/>
          <w:sz w:val="26"/>
          <w:szCs w:val="26"/>
        </w:rPr>
        <w:tab/>
      </w:r>
      <w:r w:rsidRPr="00AF3FE1">
        <w:rPr>
          <w:color w:val="000000"/>
          <w:sz w:val="26"/>
          <w:szCs w:val="26"/>
        </w:rPr>
        <w:tab/>
      </w:r>
      <w:r w:rsidRPr="00AF3FE1">
        <w:rPr>
          <w:color w:val="000000"/>
          <w:sz w:val="26"/>
          <w:szCs w:val="26"/>
        </w:rPr>
        <w:tab/>
      </w:r>
      <w:r w:rsidRPr="00AF3FE1">
        <w:rPr>
          <w:color w:val="000000"/>
          <w:sz w:val="26"/>
          <w:szCs w:val="26"/>
        </w:rPr>
        <w:tab/>
      </w:r>
      <w:r w:rsidRPr="00AF3FE1">
        <w:rPr>
          <w:color w:val="000000"/>
          <w:sz w:val="26"/>
          <w:szCs w:val="26"/>
        </w:rPr>
        <w:tab/>
        <w:t xml:space="preserve">                    И.В. Зикунова</w:t>
      </w:r>
    </w:p>
    <w:sectPr w:rsidR="00D14456" w:rsidRPr="00AF3FE1" w:rsidSect="00AF3FE1">
      <w:headerReference w:type="default" r:id="rId9"/>
      <w:footerReference w:type="first" r:id="rId10"/>
      <w:pgSz w:w="11906" w:h="16838"/>
      <w:pgMar w:top="1134" w:right="612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F39" w:rsidRDefault="005C7F39">
      <w:r>
        <w:separator/>
      </w:r>
    </w:p>
  </w:endnote>
  <w:endnote w:type="continuationSeparator" w:id="0">
    <w:p w:rsidR="005C7F39" w:rsidRDefault="005C7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01D" w:rsidRPr="006F5CE2" w:rsidRDefault="006F5CE2" w:rsidP="006F5CE2">
    <w:pPr>
      <w:pStyle w:val="a5"/>
      <w:jc w:val="both"/>
      <w:rPr>
        <w:sz w:val="14"/>
        <w:szCs w:val="14"/>
      </w:rPr>
    </w:pPr>
    <w:r w:rsidRPr="006F5CE2">
      <w:rPr>
        <w:sz w:val="14"/>
        <w:szCs w:val="14"/>
      </w:rPr>
      <w:fldChar w:fldCharType="begin"/>
    </w:r>
    <w:r w:rsidRPr="006F5CE2">
      <w:rPr>
        <w:sz w:val="14"/>
        <w:szCs w:val="14"/>
      </w:rPr>
      <w:instrText xml:space="preserve"> FILENAME  \p  \* MERGEFORMAT </w:instrText>
    </w:r>
    <w:r w:rsidRPr="006F5CE2">
      <w:rPr>
        <w:sz w:val="14"/>
        <w:szCs w:val="14"/>
      </w:rPr>
      <w:fldChar w:fldCharType="separate"/>
    </w:r>
    <w:r w:rsidR="00AB1D6A">
      <w:rPr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развитию\ЗП-VII-143\zp3-VII-143_v091220_budget01приложение51.docx</w:t>
    </w:r>
    <w:r w:rsidRPr="006F5CE2">
      <w:rPr>
        <w:sz w:val="14"/>
        <w:szCs w:val="14"/>
      </w:rPr>
      <w:fldChar w:fldCharType="end"/>
    </w:r>
    <w:r w:rsidRPr="006F5CE2">
      <w:rPr>
        <w:sz w:val="14"/>
        <w:szCs w:val="14"/>
      </w:rPr>
      <w:t>\</w:t>
    </w:r>
    <w:r w:rsidRPr="006F5CE2">
      <w:rPr>
        <w:sz w:val="14"/>
        <w:szCs w:val="14"/>
      </w:rPr>
      <w:fldChar w:fldCharType="begin"/>
    </w:r>
    <w:r w:rsidRPr="006F5CE2">
      <w:rPr>
        <w:sz w:val="14"/>
        <w:szCs w:val="14"/>
      </w:rPr>
      <w:instrText xml:space="preserve"> USERNAME   \* MERGEFORMAT </w:instrText>
    </w:r>
    <w:r w:rsidRPr="006F5CE2">
      <w:rPr>
        <w:sz w:val="14"/>
        <w:szCs w:val="14"/>
      </w:rPr>
      <w:fldChar w:fldCharType="separate"/>
    </w:r>
    <w:r w:rsidR="00AB1D6A">
      <w:rPr>
        <w:noProof/>
        <w:sz w:val="14"/>
        <w:szCs w:val="14"/>
      </w:rPr>
      <w:t>org_budget01</w:t>
    </w:r>
    <w:r w:rsidRPr="006F5CE2">
      <w:rPr>
        <w:sz w:val="14"/>
        <w:szCs w:val="14"/>
      </w:rPr>
      <w:fldChar w:fldCharType="end"/>
    </w:r>
    <w:r w:rsidRPr="006F5CE2">
      <w:rPr>
        <w:sz w:val="14"/>
        <w:szCs w:val="14"/>
      </w:rPr>
      <w:t>\</w:t>
    </w:r>
    <w:r w:rsidRPr="006F5CE2">
      <w:rPr>
        <w:sz w:val="14"/>
        <w:szCs w:val="14"/>
      </w:rPr>
      <w:fldChar w:fldCharType="begin"/>
    </w:r>
    <w:r w:rsidRPr="006F5CE2">
      <w:rPr>
        <w:sz w:val="14"/>
        <w:szCs w:val="14"/>
      </w:rPr>
      <w:instrText xml:space="preserve"> TIME  \@ "dd.MM.yyyy H:mm:ss"  \* MERGEFORMAT </w:instrText>
    </w:r>
    <w:r w:rsidRPr="006F5CE2">
      <w:rPr>
        <w:sz w:val="14"/>
        <w:szCs w:val="14"/>
      </w:rPr>
      <w:fldChar w:fldCharType="separate"/>
    </w:r>
    <w:r w:rsidR="00AB1D6A">
      <w:rPr>
        <w:noProof/>
        <w:sz w:val="14"/>
        <w:szCs w:val="14"/>
      </w:rPr>
      <w:t>02.12.2020 19:42:23</w:t>
    </w:r>
    <w:r w:rsidRPr="006F5CE2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F39" w:rsidRDefault="005C7F39">
      <w:r>
        <w:separator/>
      </w:r>
    </w:p>
  </w:footnote>
  <w:footnote w:type="continuationSeparator" w:id="0">
    <w:p w:rsidR="005C7F39" w:rsidRDefault="005C7F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C7E" w:rsidRDefault="004D2C7E" w:rsidP="00A369DA">
    <w:pPr>
      <w:pStyle w:val="a3"/>
      <w:rPr>
        <w:sz w:val="26"/>
        <w:szCs w:val="26"/>
      </w:rPr>
    </w:pPr>
    <w:r>
      <w:rPr>
        <w:sz w:val="26"/>
        <w:szCs w:val="26"/>
      </w:rPr>
      <w:tab/>
    </w:r>
    <w:r>
      <w:rPr>
        <w:sz w:val="26"/>
        <w:szCs w:val="26"/>
      </w:rPr>
      <w:tab/>
    </w:r>
  </w:p>
  <w:p w:rsidR="004D2C7E" w:rsidRPr="0030568A" w:rsidRDefault="004D2C7E" w:rsidP="00A369DA">
    <w:pPr>
      <w:pStyle w:val="a3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A76E7"/>
    <w:multiLevelType w:val="hybridMultilevel"/>
    <w:tmpl w:val="AA669E04"/>
    <w:lvl w:ilvl="0" w:tplc="0419000F">
      <w:start w:val="1"/>
      <w:numFmt w:val="decimal"/>
      <w:lvlText w:val="%1."/>
      <w:lvlJc w:val="left"/>
      <w:pPr>
        <w:tabs>
          <w:tab w:val="num" w:pos="627"/>
        </w:tabs>
        <w:ind w:left="6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7"/>
        </w:tabs>
        <w:ind w:left="13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67"/>
        </w:tabs>
        <w:ind w:left="20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87"/>
        </w:tabs>
        <w:ind w:left="27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07"/>
        </w:tabs>
        <w:ind w:left="35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27"/>
        </w:tabs>
        <w:ind w:left="42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47"/>
        </w:tabs>
        <w:ind w:left="49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67"/>
        </w:tabs>
        <w:ind w:left="56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87"/>
        </w:tabs>
        <w:ind w:left="6387" w:hanging="180"/>
      </w:pPr>
      <w:rPr>
        <w:rFonts w:cs="Times New Roman"/>
      </w:rPr>
    </w:lvl>
  </w:abstractNum>
  <w:abstractNum w:abstractNumId="1">
    <w:nsid w:val="06AD5BC8"/>
    <w:multiLevelType w:val="hybridMultilevel"/>
    <w:tmpl w:val="E6FA9AA6"/>
    <w:lvl w:ilvl="0" w:tplc="F6CCAE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6963D48"/>
    <w:multiLevelType w:val="hybridMultilevel"/>
    <w:tmpl w:val="72C6A5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D91832"/>
    <w:multiLevelType w:val="hybridMultilevel"/>
    <w:tmpl w:val="0F349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4263ED"/>
    <w:multiLevelType w:val="hybridMultilevel"/>
    <w:tmpl w:val="A1167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05800C3"/>
    <w:multiLevelType w:val="hybridMultilevel"/>
    <w:tmpl w:val="54547D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6C206C"/>
    <w:multiLevelType w:val="hybridMultilevel"/>
    <w:tmpl w:val="6C2AE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65953E2"/>
    <w:multiLevelType w:val="multilevel"/>
    <w:tmpl w:val="E6FE455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136F5C"/>
    <w:multiLevelType w:val="hybridMultilevel"/>
    <w:tmpl w:val="D6505A8A"/>
    <w:lvl w:ilvl="0" w:tplc="0C6040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7809E2"/>
    <w:multiLevelType w:val="hybridMultilevel"/>
    <w:tmpl w:val="9FCAB6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7E038E8"/>
    <w:multiLevelType w:val="hybridMultilevel"/>
    <w:tmpl w:val="98348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BDB75CF"/>
    <w:multiLevelType w:val="hybridMultilevel"/>
    <w:tmpl w:val="288A97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0983619"/>
    <w:multiLevelType w:val="hybridMultilevel"/>
    <w:tmpl w:val="13DC5A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26B3D7F"/>
    <w:multiLevelType w:val="hybridMultilevel"/>
    <w:tmpl w:val="CBD898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6BF5EF5"/>
    <w:multiLevelType w:val="hybridMultilevel"/>
    <w:tmpl w:val="67407260"/>
    <w:lvl w:ilvl="0" w:tplc="DC66CF2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D8643A6"/>
    <w:multiLevelType w:val="hybridMultilevel"/>
    <w:tmpl w:val="9B6E6D5E"/>
    <w:lvl w:ilvl="0" w:tplc="9D5EB2AA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56E712DF"/>
    <w:multiLevelType w:val="hybridMultilevel"/>
    <w:tmpl w:val="439C299E"/>
    <w:lvl w:ilvl="0" w:tplc="0419000F">
      <w:start w:val="1"/>
      <w:numFmt w:val="decimal"/>
      <w:lvlText w:val="%1."/>
      <w:lvlJc w:val="left"/>
      <w:pPr>
        <w:tabs>
          <w:tab w:val="num" w:pos="627"/>
        </w:tabs>
        <w:ind w:left="6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7"/>
        </w:tabs>
        <w:ind w:left="13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67"/>
        </w:tabs>
        <w:ind w:left="20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87"/>
        </w:tabs>
        <w:ind w:left="27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07"/>
        </w:tabs>
        <w:ind w:left="35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27"/>
        </w:tabs>
        <w:ind w:left="42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47"/>
        </w:tabs>
        <w:ind w:left="49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67"/>
        </w:tabs>
        <w:ind w:left="56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87"/>
        </w:tabs>
        <w:ind w:left="6387" w:hanging="180"/>
      </w:pPr>
      <w:rPr>
        <w:rFonts w:cs="Times New Roman"/>
      </w:rPr>
    </w:lvl>
  </w:abstractNum>
  <w:abstractNum w:abstractNumId="17">
    <w:nsid w:val="5907368C"/>
    <w:multiLevelType w:val="hybridMultilevel"/>
    <w:tmpl w:val="37CCF976"/>
    <w:lvl w:ilvl="0" w:tplc="82629330">
      <w:start w:val="10"/>
      <w:numFmt w:val="decimalZero"/>
      <w:lvlText w:val="%1"/>
      <w:lvlJc w:val="left"/>
      <w:pPr>
        <w:tabs>
          <w:tab w:val="num" w:pos="1350"/>
        </w:tabs>
        <w:ind w:left="1350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18">
    <w:nsid w:val="5B7850CC"/>
    <w:multiLevelType w:val="multilevel"/>
    <w:tmpl w:val="0F349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54A0256"/>
    <w:multiLevelType w:val="hybridMultilevel"/>
    <w:tmpl w:val="2D568856"/>
    <w:lvl w:ilvl="0" w:tplc="10C48726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0">
    <w:nsid w:val="7B1F2945"/>
    <w:multiLevelType w:val="hybridMultilevel"/>
    <w:tmpl w:val="4C70C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13"/>
  </w:num>
  <w:num w:numId="5">
    <w:abstractNumId w:val="2"/>
  </w:num>
  <w:num w:numId="6">
    <w:abstractNumId w:val="14"/>
  </w:num>
  <w:num w:numId="7">
    <w:abstractNumId w:val="11"/>
  </w:num>
  <w:num w:numId="8">
    <w:abstractNumId w:val="17"/>
  </w:num>
  <w:num w:numId="9">
    <w:abstractNumId w:val="15"/>
  </w:num>
  <w:num w:numId="10">
    <w:abstractNumId w:val="1"/>
  </w:num>
  <w:num w:numId="11">
    <w:abstractNumId w:val="19"/>
  </w:num>
  <w:num w:numId="12">
    <w:abstractNumId w:val="16"/>
  </w:num>
  <w:num w:numId="13">
    <w:abstractNumId w:val="0"/>
  </w:num>
  <w:num w:numId="14">
    <w:abstractNumId w:val="18"/>
  </w:num>
  <w:num w:numId="15">
    <w:abstractNumId w:val="7"/>
  </w:num>
  <w:num w:numId="16">
    <w:abstractNumId w:val="20"/>
  </w:num>
  <w:num w:numId="17">
    <w:abstractNumId w:val="4"/>
  </w:num>
  <w:num w:numId="18">
    <w:abstractNumId w:val="9"/>
  </w:num>
  <w:num w:numId="19">
    <w:abstractNumId w:val="12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73C"/>
    <w:rsid w:val="00000831"/>
    <w:rsid w:val="00000A19"/>
    <w:rsid w:val="00003874"/>
    <w:rsid w:val="00004151"/>
    <w:rsid w:val="00006C2F"/>
    <w:rsid w:val="000078B6"/>
    <w:rsid w:val="000109F7"/>
    <w:rsid w:val="00012DD3"/>
    <w:rsid w:val="00015B63"/>
    <w:rsid w:val="00021BB9"/>
    <w:rsid w:val="00021C7D"/>
    <w:rsid w:val="00021E70"/>
    <w:rsid w:val="000234B8"/>
    <w:rsid w:val="00023C14"/>
    <w:rsid w:val="00023DFA"/>
    <w:rsid w:val="00025B95"/>
    <w:rsid w:val="00027250"/>
    <w:rsid w:val="000276A9"/>
    <w:rsid w:val="00035BCE"/>
    <w:rsid w:val="00035DD5"/>
    <w:rsid w:val="00037BA0"/>
    <w:rsid w:val="0004141F"/>
    <w:rsid w:val="00043620"/>
    <w:rsid w:val="0004386E"/>
    <w:rsid w:val="00044CE8"/>
    <w:rsid w:val="000456F7"/>
    <w:rsid w:val="00046AE9"/>
    <w:rsid w:val="00046BF2"/>
    <w:rsid w:val="00050D69"/>
    <w:rsid w:val="00050F7A"/>
    <w:rsid w:val="000510EA"/>
    <w:rsid w:val="000518AA"/>
    <w:rsid w:val="00051A4F"/>
    <w:rsid w:val="00060B90"/>
    <w:rsid w:val="00067BC6"/>
    <w:rsid w:val="000715B1"/>
    <w:rsid w:val="00071915"/>
    <w:rsid w:val="00072905"/>
    <w:rsid w:val="00073DD3"/>
    <w:rsid w:val="00074A54"/>
    <w:rsid w:val="00076F60"/>
    <w:rsid w:val="0007793F"/>
    <w:rsid w:val="00081201"/>
    <w:rsid w:val="000812D5"/>
    <w:rsid w:val="00082554"/>
    <w:rsid w:val="0008311E"/>
    <w:rsid w:val="00084873"/>
    <w:rsid w:val="00085B37"/>
    <w:rsid w:val="00085C49"/>
    <w:rsid w:val="000871C8"/>
    <w:rsid w:val="00087998"/>
    <w:rsid w:val="000918E7"/>
    <w:rsid w:val="00093084"/>
    <w:rsid w:val="00095D95"/>
    <w:rsid w:val="00097596"/>
    <w:rsid w:val="000A15E5"/>
    <w:rsid w:val="000A21E7"/>
    <w:rsid w:val="000A228C"/>
    <w:rsid w:val="000A2CF4"/>
    <w:rsid w:val="000A3802"/>
    <w:rsid w:val="000A4A55"/>
    <w:rsid w:val="000A539C"/>
    <w:rsid w:val="000A5834"/>
    <w:rsid w:val="000A6A98"/>
    <w:rsid w:val="000A7F36"/>
    <w:rsid w:val="000B086D"/>
    <w:rsid w:val="000B2C37"/>
    <w:rsid w:val="000B4499"/>
    <w:rsid w:val="000B7923"/>
    <w:rsid w:val="000C1938"/>
    <w:rsid w:val="000C1E90"/>
    <w:rsid w:val="000C20B5"/>
    <w:rsid w:val="000C3300"/>
    <w:rsid w:val="000C3783"/>
    <w:rsid w:val="000C4E41"/>
    <w:rsid w:val="000C60E4"/>
    <w:rsid w:val="000D03B5"/>
    <w:rsid w:val="000D0E2C"/>
    <w:rsid w:val="000D2298"/>
    <w:rsid w:val="000D373C"/>
    <w:rsid w:val="000E0046"/>
    <w:rsid w:val="000E1D0C"/>
    <w:rsid w:val="000E3164"/>
    <w:rsid w:val="000E5752"/>
    <w:rsid w:val="000F08D2"/>
    <w:rsid w:val="000F2378"/>
    <w:rsid w:val="000F29DA"/>
    <w:rsid w:val="000F3558"/>
    <w:rsid w:val="000F3E3F"/>
    <w:rsid w:val="000F7CBE"/>
    <w:rsid w:val="00100E8C"/>
    <w:rsid w:val="00101D3C"/>
    <w:rsid w:val="00103749"/>
    <w:rsid w:val="00104984"/>
    <w:rsid w:val="00105056"/>
    <w:rsid w:val="00106F4F"/>
    <w:rsid w:val="00107AEF"/>
    <w:rsid w:val="00107CFE"/>
    <w:rsid w:val="001109C9"/>
    <w:rsid w:val="00111564"/>
    <w:rsid w:val="00112F18"/>
    <w:rsid w:val="001145F5"/>
    <w:rsid w:val="0011500D"/>
    <w:rsid w:val="001155F9"/>
    <w:rsid w:val="0011646F"/>
    <w:rsid w:val="00116476"/>
    <w:rsid w:val="00117715"/>
    <w:rsid w:val="00121E5F"/>
    <w:rsid w:val="0012331C"/>
    <w:rsid w:val="00123DB3"/>
    <w:rsid w:val="00125A74"/>
    <w:rsid w:val="00127492"/>
    <w:rsid w:val="0013004E"/>
    <w:rsid w:val="00132775"/>
    <w:rsid w:val="0013277E"/>
    <w:rsid w:val="00132A64"/>
    <w:rsid w:val="00134251"/>
    <w:rsid w:val="001348DE"/>
    <w:rsid w:val="00134A43"/>
    <w:rsid w:val="00134AC1"/>
    <w:rsid w:val="00136DA9"/>
    <w:rsid w:val="00151213"/>
    <w:rsid w:val="001519D8"/>
    <w:rsid w:val="00152112"/>
    <w:rsid w:val="001529A8"/>
    <w:rsid w:val="00153562"/>
    <w:rsid w:val="00156A4D"/>
    <w:rsid w:val="00156A95"/>
    <w:rsid w:val="00161C3A"/>
    <w:rsid w:val="00161E52"/>
    <w:rsid w:val="00166300"/>
    <w:rsid w:val="00172353"/>
    <w:rsid w:val="00174951"/>
    <w:rsid w:val="0017606D"/>
    <w:rsid w:val="00176843"/>
    <w:rsid w:val="0018128C"/>
    <w:rsid w:val="00182B98"/>
    <w:rsid w:val="00183389"/>
    <w:rsid w:val="00183A6D"/>
    <w:rsid w:val="00183A6F"/>
    <w:rsid w:val="001848BF"/>
    <w:rsid w:val="00184928"/>
    <w:rsid w:val="00185AFC"/>
    <w:rsid w:val="001901B4"/>
    <w:rsid w:val="00192F6B"/>
    <w:rsid w:val="00195C72"/>
    <w:rsid w:val="00195E54"/>
    <w:rsid w:val="00197BAD"/>
    <w:rsid w:val="001A0CF7"/>
    <w:rsid w:val="001A5E73"/>
    <w:rsid w:val="001A7088"/>
    <w:rsid w:val="001A7FC5"/>
    <w:rsid w:val="001B1174"/>
    <w:rsid w:val="001B5A20"/>
    <w:rsid w:val="001B629C"/>
    <w:rsid w:val="001B76AE"/>
    <w:rsid w:val="001C0468"/>
    <w:rsid w:val="001C0743"/>
    <w:rsid w:val="001C1A9A"/>
    <w:rsid w:val="001C1AA5"/>
    <w:rsid w:val="001C3CFF"/>
    <w:rsid w:val="001C47C9"/>
    <w:rsid w:val="001C5C38"/>
    <w:rsid w:val="001C6107"/>
    <w:rsid w:val="001D0369"/>
    <w:rsid w:val="001D0E8D"/>
    <w:rsid w:val="001D1503"/>
    <w:rsid w:val="001D2A72"/>
    <w:rsid w:val="001D3442"/>
    <w:rsid w:val="001D6051"/>
    <w:rsid w:val="001D641E"/>
    <w:rsid w:val="001D712B"/>
    <w:rsid w:val="001D79B5"/>
    <w:rsid w:val="001E15ED"/>
    <w:rsid w:val="001E17C8"/>
    <w:rsid w:val="001E1E8E"/>
    <w:rsid w:val="001E276E"/>
    <w:rsid w:val="001E4A9E"/>
    <w:rsid w:val="001E4AC1"/>
    <w:rsid w:val="001E6010"/>
    <w:rsid w:val="001E6E44"/>
    <w:rsid w:val="001E7D69"/>
    <w:rsid w:val="001F204A"/>
    <w:rsid w:val="002005E8"/>
    <w:rsid w:val="00201149"/>
    <w:rsid w:val="0020142A"/>
    <w:rsid w:val="00201C23"/>
    <w:rsid w:val="00202E0B"/>
    <w:rsid w:val="00206FD2"/>
    <w:rsid w:val="0020707C"/>
    <w:rsid w:val="00207C39"/>
    <w:rsid w:val="00211948"/>
    <w:rsid w:val="00212458"/>
    <w:rsid w:val="00212D6F"/>
    <w:rsid w:val="00212FB1"/>
    <w:rsid w:val="00214CC4"/>
    <w:rsid w:val="002152C4"/>
    <w:rsid w:val="002206F0"/>
    <w:rsid w:val="002214AF"/>
    <w:rsid w:val="00221E37"/>
    <w:rsid w:val="002242BA"/>
    <w:rsid w:val="00224623"/>
    <w:rsid w:val="002259BD"/>
    <w:rsid w:val="00226337"/>
    <w:rsid w:val="002266C2"/>
    <w:rsid w:val="00226DA3"/>
    <w:rsid w:val="002270E7"/>
    <w:rsid w:val="00233256"/>
    <w:rsid w:val="00233465"/>
    <w:rsid w:val="00233AEA"/>
    <w:rsid w:val="002348AE"/>
    <w:rsid w:val="00236358"/>
    <w:rsid w:val="00240E5A"/>
    <w:rsid w:val="00241B2B"/>
    <w:rsid w:val="00243AC5"/>
    <w:rsid w:val="00243D27"/>
    <w:rsid w:val="002459AC"/>
    <w:rsid w:val="002466A7"/>
    <w:rsid w:val="00251DCF"/>
    <w:rsid w:val="002527CB"/>
    <w:rsid w:val="00254452"/>
    <w:rsid w:val="00255F9A"/>
    <w:rsid w:val="00262354"/>
    <w:rsid w:val="00263610"/>
    <w:rsid w:val="00263D64"/>
    <w:rsid w:val="00266E9A"/>
    <w:rsid w:val="0026726C"/>
    <w:rsid w:val="002723C4"/>
    <w:rsid w:val="002732ED"/>
    <w:rsid w:val="00275477"/>
    <w:rsid w:val="00275D5B"/>
    <w:rsid w:val="002764BF"/>
    <w:rsid w:val="00277F62"/>
    <w:rsid w:val="00281404"/>
    <w:rsid w:val="002823BD"/>
    <w:rsid w:val="0028477E"/>
    <w:rsid w:val="0028668E"/>
    <w:rsid w:val="002919B3"/>
    <w:rsid w:val="002922CC"/>
    <w:rsid w:val="00293DEB"/>
    <w:rsid w:val="00295F35"/>
    <w:rsid w:val="002961B5"/>
    <w:rsid w:val="002A0989"/>
    <w:rsid w:val="002A1589"/>
    <w:rsid w:val="002A2219"/>
    <w:rsid w:val="002A41D2"/>
    <w:rsid w:val="002A452C"/>
    <w:rsid w:val="002A47D6"/>
    <w:rsid w:val="002A4C76"/>
    <w:rsid w:val="002A52B4"/>
    <w:rsid w:val="002B236A"/>
    <w:rsid w:val="002B24BA"/>
    <w:rsid w:val="002B31DE"/>
    <w:rsid w:val="002B4BE7"/>
    <w:rsid w:val="002B6A7F"/>
    <w:rsid w:val="002C0749"/>
    <w:rsid w:val="002C1BFD"/>
    <w:rsid w:val="002C311C"/>
    <w:rsid w:val="002C4151"/>
    <w:rsid w:val="002C46DE"/>
    <w:rsid w:val="002C7265"/>
    <w:rsid w:val="002D661F"/>
    <w:rsid w:val="002D7648"/>
    <w:rsid w:val="002D76FE"/>
    <w:rsid w:val="002D7C71"/>
    <w:rsid w:val="002E06A0"/>
    <w:rsid w:val="002E0F75"/>
    <w:rsid w:val="002E314E"/>
    <w:rsid w:val="002E5879"/>
    <w:rsid w:val="002E6E88"/>
    <w:rsid w:val="002E7DB5"/>
    <w:rsid w:val="002F0923"/>
    <w:rsid w:val="002F0B93"/>
    <w:rsid w:val="002F2536"/>
    <w:rsid w:val="002F36C3"/>
    <w:rsid w:val="002F48D0"/>
    <w:rsid w:val="00300365"/>
    <w:rsid w:val="003037D7"/>
    <w:rsid w:val="00304B40"/>
    <w:rsid w:val="0030568A"/>
    <w:rsid w:val="0030586D"/>
    <w:rsid w:val="003115ED"/>
    <w:rsid w:val="00311E50"/>
    <w:rsid w:val="00312A22"/>
    <w:rsid w:val="0031579F"/>
    <w:rsid w:val="00315B1F"/>
    <w:rsid w:val="00320546"/>
    <w:rsid w:val="0032199A"/>
    <w:rsid w:val="00324952"/>
    <w:rsid w:val="003278F8"/>
    <w:rsid w:val="003317B6"/>
    <w:rsid w:val="0033279C"/>
    <w:rsid w:val="003346C3"/>
    <w:rsid w:val="003408D1"/>
    <w:rsid w:val="00340A72"/>
    <w:rsid w:val="00345A5F"/>
    <w:rsid w:val="00347FFB"/>
    <w:rsid w:val="0035035A"/>
    <w:rsid w:val="00352B13"/>
    <w:rsid w:val="00360509"/>
    <w:rsid w:val="00360E72"/>
    <w:rsid w:val="0036174A"/>
    <w:rsid w:val="0036189F"/>
    <w:rsid w:val="00365133"/>
    <w:rsid w:val="00366314"/>
    <w:rsid w:val="00366BF2"/>
    <w:rsid w:val="00367483"/>
    <w:rsid w:val="00367EBC"/>
    <w:rsid w:val="00367FD8"/>
    <w:rsid w:val="00370EA4"/>
    <w:rsid w:val="00370F97"/>
    <w:rsid w:val="00373CED"/>
    <w:rsid w:val="003759B0"/>
    <w:rsid w:val="00376D79"/>
    <w:rsid w:val="0037748F"/>
    <w:rsid w:val="0038436B"/>
    <w:rsid w:val="003845E4"/>
    <w:rsid w:val="00384961"/>
    <w:rsid w:val="00384E7C"/>
    <w:rsid w:val="00385699"/>
    <w:rsid w:val="00387846"/>
    <w:rsid w:val="00390619"/>
    <w:rsid w:val="00390BE2"/>
    <w:rsid w:val="00391C9E"/>
    <w:rsid w:val="003A30A6"/>
    <w:rsid w:val="003A5C88"/>
    <w:rsid w:val="003B00B6"/>
    <w:rsid w:val="003B57E9"/>
    <w:rsid w:val="003C322F"/>
    <w:rsid w:val="003C45C6"/>
    <w:rsid w:val="003C538F"/>
    <w:rsid w:val="003C69DD"/>
    <w:rsid w:val="003D3317"/>
    <w:rsid w:val="003D40FD"/>
    <w:rsid w:val="003D4B51"/>
    <w:rsid w:val="003D4E5E"/>
    <w:rsid w:val="003D7913"/>
    <w:rsid w:val="003E01D4"/>
    <w:rsid w:val="003E22A0"/>
    <w:rsid w:val="003E4C7A"/>
    <w:rsid w:val="003E5B77"/>
    <w:rsid w:val="003E6873"/>
    <w:rsid w:val="003E6E5B"/>
    <w:rsid w:val="003F4C9B"/>
    <w:rsid w:val="004036F3"/>
    <w:rsid w:val="00403742"/>
    <w:rsid w:val="00404384"/>
    <w:rsid w:val="0040678D"/>
    <w:rsid w:val="00410429"/>
    <w:rsid w:val="00412529"/>
    <w:rsid w:val="00422DF6"/>
    <w:rsid w:val="00425776"/>
    <w:rsid w:val="004263BC"/>
    <w:rsid w:val="00427065"/>
    <w:rsid w:val="00427466"/>
    <w:rsid w:val="004307C3"/>
    <w:rsid w:val="00430B7E"/>
    <w:rsid w:val="004318C8"/>
    <w:rsid w:val="00431C40"/>
    <w:rsid w:val="00431E07"/>
    <w:rsid w:val="00432103"/>
    <w:rsid w:val="004330E2"/>
    <w:rsid w:val="004407EC"/>
    <w:rsid w:val="00441DD4"/>
    <w:rsid w:val="0044231F"/>
    <w:rsid w:val="004424EB"/>
    <w:rsid w:val="00443655"/>
    <w:rsid w:val="00443A88"/>
    <w:rsid w:val="00443C2E"/>
    <w:rsid w:val="00443C87"/>
    <w:rsid w:val="0044463A"/>
    <w:rsid w:val="00444D87"/>
    <w:rsid w:val="0044558F"/>
    <w:rsid w:val="004468E2"/>
    <w:rsid w:val="00447809"/>
    <w:rsid w:val="00450940"/>
    <w:rsid w:val="00452A45"/>
    <w:rsid w:val="0045654B"/>
    <w:rsid w:val="00456FE0"/>
    <w:rsid w:val="00460689"/>
    <w:rsid w:val="004611E8"/>
    <w:rsid w:val="00461592"/>
    <w:rsid w:val="00462098"/>
    <w:rsid w:val="00463A9A"/>
    <w:rsid w:val="0047132E"/>
    <w:rsid w:val="00473C4F"/>
    <w:rsid w:val="004744DB"/>
    <w:rsid w:val="00475F71"/>
    <w:rsid w:val="00483DBB"/>
    <w:rsid w:val="004855E3"/>
    <w:rsid w:val="00490CBD"/>
    <w:rsid w:val="0049138F"/>
    <w:rsid w:val="00491675"/>
    <w:rsid w:val="00492C4C"/>
    <w:rsid w:val="00493FE4"/>
    <w:rsid w:val="0049413A"/>
    <w:rsid w:val="00494AEE"/>
    <w:rsid w:val="004A056B"/>
    <w:rsid w:val="004A0877"/>
    <w:rsid w:val="004A3DE7"/>
    <w:rsid w:val="004A6059"/>
    <w:rsid w:val="004A6FD6"/>
    <w:rsid w:val="004A7F61"/>
    <w:rsid w:val="004B0783"/>
    <w:rsid w:val="004B4CE2"/>
    <w:rsid w:val="004B4D16"/>
    <w:rsid w:val="004C5145"/>
    <w:rsid w:val="004C529C"/>
    <w:rsid w:val="004C6DE1"/>
    <w:rsid w:val="004C6F11"/>
    <w:rsid w:val="004C727F"/>
    <w:rsid w:val="004D0915"/>
    <w:rsid w:val="004D1C9E"/>
    <w:rsid w:val="004D2493"/>
    <w:rsid w:val="004D287F"/>
    <w:rsid w:val="004D2C7E"/>
    <w:rsid w:val="004D412E"/>
    <w:rsid w:val="004D50DF"/>
    <w:rsid w:val="004D54CE"/>
    <w:rsid w:val="004D5B51"/>
    <w:rsid w:val="004D5B92"/>
    <w:rsid w:val="004E1AC7"/>
    <w:rsid w:val="004E28D5"/>
    <w:rsid w:val="004E4123"/>
    <w:rsid w:val="004F019E"/>
    <w:rsid w:val="004F0252"/>
    <w:rsid w:val="004F2618"/>
    <w:rsid w:val="004F5EBE"/>
    <w:rsid w:val="00501CE2"/>
    <w:rsid w:val="00504192"/>
    <w:rsid w:val="00505EDF"/>
    <w:rsid w:val="0050616E"/>
    <w:rsid w:val="005122DB"/>
    <w:rsid w:val="00512822"/>
    <w:rsid w:val="00513408"/>
    <w:rsid w:val="00515083"/>
    <w:rsid w:val="00521D91"/>
    <w:rsid w:val="005228A4"/>
    <w:rsid w:val="00524259"/>
    <w:rsid w:val="005245D7"/>
    <w:rsid w:val="005264B9"/>
    <w:rsid w:val="005269DD"/>
    <w:rsid w:val="0052791E"/>
    <w:rsid w:val="00531252"/>
    <w:rsid w:val="00531CA3"/>
    <w:rsid w:val="00534078"/>
    <w:rsid w:val="005347D5"/>
    <w:rsid w:val="00535A5B"/>
    <w:rsid w:val="00535BC4"/>
    <w:rsid w:val="00536728"/>
    <w:rsid w:val="00540745"/>
    <w:rsid w:val="00542BAC"/>
    <w:rsid w:val="005447C2"/>
    <w:rsid w:val="00545E4C"/>
    <w:rsid w:val="00546A66"/>
    <w:rsid w:val="005475E7"/>
    <w:rsid w:val="0055109A"/>
    <w:rsid w:val="00554674"/>
    <w:rsid w:val="00555773"/>
    <w:rsid w:val="005624B4"/>
    <w:rsid w:val="005668ED"/>
    <w:rsid w:val="00566A45"/>
    <w:rsid w:val="0056795B"/>
    <w:rsid w:val="005730D5"/>
    <w:rsid w:val="00576027"/>
    <w:rsid w:val="005772CE"/>
    <w:rsid w:val="0057776F"/>
    <w:rsid w:val="005819B7"/>
    <w:rsid w:val="00581FDC"/>
    <w:rsid w:val="00582F4E"/>
    <w:rsid w:val="005844F1"/>
    <w:rsid w:val="0058479F"/>
    <w:rsid w:val="00584951"/>
    <w:rsid w:val="00584972"/>
    <w:rsid w:val="005860C2"/>
    <w:rsid w:val="00586223"/>
    <w:rsid w:val="0058717F"/>
    <w:rsid w:val="00590515"/>
    <w:rsid w:val="00591002"/>
    <w:rsid w:val="0059116A"/>
    <w:rsid w:val="00592A5F"/>
    <w:rsid w:val="00596455"/>
    <w:rsid w:val="005A0D9A"/>
    <w:rsid w:val="005A3897"/>
    <w:rsid w:val="005A4350"/>
    <w:rsid w:val="005A7250"/>
    <w:rsid w:val="005A77FF"/>
    <w:rsid w:val="005B406B"/>
    <w:rsid w:val="005B65C7"/>
    <w:rsid w:val="005B74B0"/>
    <w:rsid w:val="005B7C6D"/>
    <w:rsid w:val="005C06DD"/>
    <w:rsid w:val="005C098E"/>
    <w:rsid w:val="005C1F8C"/>
    <w:rsid w:val="005C3197"/>
    <w:rsid w:val="005C6C18"/>
    <w:rsid w:val="005C6D75"/>
    <w:rsid w:val="005C7181"/>
    <w:rsid w:val="005C74A8"/>
    <w:rsid w:val="005C7F39"/>
    <w:rsid w:val="005D248E"/>
    <w:rsid w:val="005D5AE9"/>
    <w:rsid w:val="005E2A43"/>
    <w:rsid w:val="005E2EAE"/>
    <w:rsid w:val="005E309D"/>
    <w:rsid w:val="005F3E36"/>
    <w:rsid w:val="005F468D"/>
    <w:rsid w:val="005F54D4"/>
    <w:rsid w:val="005F5563"/>
    <w:rsid w:val="005F77FD"/>
    <w:rsid w:val="00600C64"/>
    <w:rsid w:val="00600C81"/>
    <w:rsid w:val="00603EFF"/>
    <w:rsid w:val="0060482F"/>
    <w:rsid w:val="006072AA"/>
    <w:rsid w:val="00610B04"/>
    <w:rsid w:val="0061396D"/>
    <w:rsid w:val="00615BA0"/>
    <w:rsid w:val="0062057C"/>
    <w:rsid w:val="006217F2"/>
    <w:rsid w:val="00624A23"/>
    <w:rsid w:val="00625D9F"/>
    <w:rsid w:val="006270B7"/>
    <w:rsid w:val="00627AB7"/>
    <w:rsid w:val="00630C4C"/>
    <w:rsid w:val="006326B0"/>
    <w:rsid w:val="00634E00"/>
    <w:rsid w:val="006352F4"/>
    <w:rsid w:val="00635F0F"/>
    <w:rsid w:val="00637908"/>
    <w:rsid w:val="00641387"/>
    <w:rsid w:val="00642743"/>
    <w:rsid w:val="00642CCD"/>
    <w:rsid w:val="0064556F"/>
    <w:rsid w:val="0064694B"/>
    <w:rsid w:val="00650A19"/>
    <w:rsid w:val="006519BE"/>
    <w:rsid w:val="00654960"/>
    <w:rsid w:val="00660001"/>
    <w:rsid w:val="006608EE"/>
    <w:rsid w:val="00662080"/>
    <w:rsid w:val="006627AF"/>
    <w:rsid w:val="006627CB"/>
    <w:rsid w:val="00662A10"/>
    <w:rsid w:val="00663A5A"/>
    <w:rsid w:val="00667C0F"/>
    <w:rsid w:val="00671701"/>
    <w:rsid w:val="0067257E"/>
    <w:rsid w:val="006753CF"/>
    <w:rsid w:val="00675F50"/>
    <w:rsid w:val="00685A78"/>
    <w:rsid w:val="006867E0"/>
    <w:rsid w:val="00694190"/>
    <w:rsid w:val="006945E9"/>
    <w:rsid w:val="00696E6A"/>
    <w:rsid w:val="00697B87"/>
    <w:rsid w:val="00697ECD"/>
    <w:rsid w:val="006A1C16"/>
    <w:rsid w:val="006A257A"/>
    <w:rsid w:val="006A2711"/>
    <w:rsid w:val="006A3B41"/>
    <w:rsid w:val="006A61CC"/>
    <w:rsid w:val="006A6BB9"/>
    <w:rsid w:val="006A72F9"/>
    <w:rsid w:val="006A79AB"/>
    <w:rsid w:val="006B066B"/>
    <w:rsid w:val="006B1783"/>
    <w:rsid w:val="006B2618"/>
    <w:rsid w:val="006B4D69"/>
    <w:rsid w:val="006B559F"/>
    <w:rsid w:val="006C439E"/>
    <w:rsid w:val="006C5390"/>
    <w:rsid w:val="006C75C9"/>
    <w:rsid w:val="006D09EA"/>
    <w:rsid w:val="006D452F"/>
    <w:rsid w:val="006D65D4"/>
    <w:rsid w:val="006D70C9"/>
    <w:rsid w:val="006E23CA"/>
    <w:rsid w:val="006E5003"/>
    <w:rsid w:val="006E62ED"/>
    <w:rsid w:val="006E66F2"/>
    <w:rsid w:val="006E6D79"/>
    <w:rsid w:val="006F0E25"/>
    <w:rsid w:val="006F250A"/>
    <w:rsid w:val="006F2837"/>
    <w:rsid w:val="006F41D4"/>
    <w:rsid w:val="006F5CE2"/>
    <w:rsid w:val="006F7FD3"/>
    <w:rsid w:val="007022EC"/>
    <w:rsid w:val="007023F3"/>
    <w:rsid w:val="00702426"/>
    <w:rsid w:val="00702AE6"/>
    <w:rsid w:val="007030F1"/>
    <w:rsid w:val="00706702"/>
    <w:rsid w:val="007117CF"/>
    <w:rsid w:val="00713131"/>
    <w:rsid w:val="007143AF"/>
    <w:rsid w:val="00714F93"/>
    <w:rsid w:val="0071634D"/>
    <w:rsid w:val="00716A3C"/>
    <w:rsid w:val="0072167B"/>
    <w:rsid w:val="00722471"/>
    <w:rsid w:val="00722757"/>
    <w:rsid w:val="0072312A"/>
    <w:rsid w:val="007242B6"/>
    <w:rsid w:val="007257CD"/>
    <w:rsid w:val="00725F2E"/>
    <w:rsid w:val="00726001"/>
    <w:rsid w:val="007264CE"/>
    <w:rsid w:val="00727023"/>
    <w:rsid w:val="007271F0"/>
    <w:rsid w:val="00732B32"/>
    <w:rsid w:val="00732F2A"/>
    <w:rsid w:val="00733EE2"/>
    <w:rsid w:val="00735A01"/>
    <w:rsid w:val="00736012"/>
    <w:rsid w:val="00740D8B"/>
    <w:rsid w:val="007411CE"/>
    <w:rsid w:val="00747BF1"/>
    <w:rsid w:val="00751F8E"/>
    <w:rsid w:val="00754442"/>
    <w:rsid w:val="00755DC7"/>
    <w:rsid w:val="00756784"/>
    <w:rsid w:val="00757DE1"/>
    <w:rsid w:val="00763B69"/>
    <w:rsid w:val="00763D4A"/>
    <w:rsid w:val="00765203"/>
    <w:rsid w:val="00766012"/>
    <w:rsid w:val="00766A31"/>
    <w:rsid w:val="00767D4A"/>
    <w:rsid w:val="00771D76"/>
    <w:rsid w:val="00775304"/>
    <w:rsid w:val="00775A9B"/>
    <w:rsid w:val="00776F9F"/>
    <w:rsid w:val="00777691"/>
    <w:rsid w:val="00777F23"/>
    <w:rsid w:val="0078149E"/>
    <w:rsid w:val="007821E9"/>
    <w:rsid w:val="007830CD"/>
    <w:rsid w:val="007847FA"/>
    <w:rsid w:val="00790553"/>
    <w:rsid w:val="007918C8"/>
    <w:rsid w:val="00791C1B"/>
    <w:rsid w:val="007939F9"/>
    <w:rsid w:val="0079475E"/>
    <w:rsid w:val="007970ED"/>
    <w:rsid w:val="007971A6"/>
    <w:rsid w:val="00797F88"/>
    <w:rsid w:val="007A0A9D"/>
    <w:rsid w:val="007A14C7"/>
    <w:rsid w:val="007A5533"/>
    <w:rsid w:val="007B4CD0"/>
    <w:rsid w:val="007B52D3"/>
    <w:rsid w:val="007B5603"/>
    <w:rsid w:val="007C3318"/>
    <w:rsid w:val="007C6866"/>
    <w:rsid w:val="007D09CE"/>
    <w:rsid w:val="007D0D59"/>
    <w:rsid w:val="007D181F"/>
    <w:rsid w:val="007D3AC7"/>
    <w:rsid w:val="007E048F"/>
    <w:rsid w:val="007E14C6"/>
    <w:rsid w:val="007E14D2"/>
    <w:rsid w:val="007E2BF5"/>
    <w:rsid w:val="007E33FB"/>
    <w:rsid w:val="007E4468"/>
    <w:rsid w:val="007E5233"/>
    <w:rsid w:val="007F121B"/>
    <w:rsid w:val="007F3552"/>
    <w:rsid w:val="00801780"/>
    <w:rsid w:val="00802DE6"/>
    <w:rsid w:val="00803AEE"/>
    <w:rsid w:val="00804E53"/>
    <w:rsid w:val="00805CFE"/>
    <w:rsid w:val="008073AF"/>
    <w:rsid w:val="008077F8"/>
    <w:rsid w:val="00812D71"/>
    <w:rsid w:val="008146D7"/>
    <w:rsid w:val="00814829"/>
    <w:rsid w:val="00815A9B"/>
    <w:rsid w:val="0082123F"/>
    <w:rsid w:val="008245E5"/>
    <w:rsid w:val="00825B8E"/>
    <w:rsid w:val="0082711A"/>
    <w:rsid w:val="00827416"/>
    <w:rsid w:val="00830460"/>
    <w:rsid w:val="00831846"/>
    <w:rsid w:val="00832164"/>
    <w:rsid w:val="00836CE8"/>
    <w:rsid w:val="00843637"/>
    <w:rsid w:val="00845304"/>
    <w:rsid w:val="008457FE"/>
    <w:rsid w:val="008460E2"/>
    <w:rsid w:val="00850BB8"/>
    <w:rsid w:val="00851646"/>
    <w:rsid w:val="008523E5"/>
    <w:rsid w:val="00853D20"/>
    <w:rsid w:val="008549FB"/>
    <w:rsid w:val="008569D0"/>
    <w:rsid w:val="00865603"/>
    <w:rsid w:val="00867904"/>
    <w:rsid w:val="008707B9"/>
    <w:rsid w:val="00871F4D"/>
    <w:rsid w:val="00871FF8"/>
    <w:rsid w:val="008742D9"/>
    <w:rsid w:val="0087442B"/>
    <w:rsid w:val="00874D7E"/>
    <w:rsid w:val="008760C8"/>
    <w:rsid w:val="008767D3"/>
    <w:rsid w:val="00877485"/>
    <w:rsid w:val="00890A18"/>
    <w:rsid w:val="00891B36"/>
    <w:rsid w:val="00893078"/>
    <w:rsid w:val="00893686"/>
    <w:rsid w:val="00894411"/>
    <w:rsid w:val="00896C58"/>
    <w:rsid w:val="008A0F9A"/>
    <w:rsid w:val="008A1387"/>
    <w:rsid w:val="008A2D54"/>
    <w:rsid w:val="008A34DB"/>
    <w:rsid w:val="008A3610"/>
    <w:rsid w:val="008A4183"/>
    <w:rsid w:val="008A4407"/>
    <w:rsid w:val="008A7B07"/>
    <w:rsid w:val="008A7C07"/>
    <w:rsid w:val="008B29F6"/>
    <w:rsid w:val="008B32B7"/>
    <w:rsid w:val="008B3359"/>
    <w:rsid w:val="008B4AF5"/>
    <w:rsid w:val="008B6EDD"/>
    <w:rsid w:val="008B7783"/>
    <w:rsid w:val="008C18B3"/>
    <w:rsid w:val="008C32C6"/>
    <w:rsid w:val="008C4439"/>
    <w:rsid w:val="008C62E4"/>
    <w:rsid w:val="008C6FC4"/>
    <w:rsid w:val="008C77ED"/>
    <w:rsid w:val="008D34FB"/>
    <w:rsid w:val="008D461E"/>
    <w:rsid w:val="008E4EE4"/>
    <w:rsid w:val="008F113A"/>
    <w:rsid w:val="008F44C6"/>
    <w:rsid w:val="008F4C9D"/>
    <w:rsid w:val="0090182F"/>
    <w:rsid w:val="00903683"/>
    <w:rsid w:val="00906090"/>
    <w:rsid w:val="0090785E"/>
    <w:rsid w:val="00911ED2"/>
    <w:rsid w:val="00914A4D"/>
    <w:rsid w:val="009232AF"/>
    <w:rsid w:val="00924434"/>
    <w:rsid w:val="009270CA"/>
    <w:rsid w:val="00927AED"/>
    <w:rsid w:val="00932291"/>
    <w:rsid w:val="00932614"/>
    <w:rsid w:val="0093363C"/>
    <w:rsid w:val="009364F5"/>
    <w:rsid w:val="00941106"/>
    <w:rsid w:val="00942DB7"/>
    <w:rsid w:val="00944907"/>
    <w:rsid w:val="00944F1B"/>
    <w:rsid w:val="0095118C"/>
    <w:rsid w:val="00952D5A"/>
    <w:rsid w:val="00954C1F"/>
    <w:rsid w:val="00956ACA"/>
    <w:rsid w:val="00956DCD"/>
    <w:rsid w:val="00956F34"/>
    <w:rsid w:val="00960B90"/>
    <w:rsid w:val="009613AE"/>
    <w:rsid w:val="0096456A"/>
    <w:rsid w:val="00966813"/>
    <w:rsid w:val="00967E00"/>
    <w:rsid w:val="009704B2"/>
    <w:rsid w:val="00970EFC"/>
    <w:rsid w:val="00975626"/>
    <w:rsid w:val="00975D56"/>
    <w:rsid w:val="0097664C"/>
    <w:rsid w:val="00976EE2"/>
    <w:rsid w:val="009779DB"/>
    <w:rsid w:val="00977F11"/>
    <w:rsid w:val="00982392"/>
    <w:rsid w:val="00983171"/>
    <w:rsid w:val="009831A8"/>
    <w:rsid w:val="009859BE"/>
    <w:rsid w:val="009860AD"/>
    <w:rsid w:val="0098667A"/>
    <w:rsid w:val="00986AFB"/>
    <w:rsid w:val="00986C4E"/>
    <w:rsid w:val="00993529"/>
    <w:rsid w:val="009937B4"/>
    <w:rsid w:val="00997377"/>
    <w:rsid w:val="009A1595"/>
    <w:rsid w:val="009A3052"/>
    <w:rsid w:val="009A3F00"/>
    <w:rsid w:val="009A5C55"/>
    <w:rsid w:val="009B017C"/>
    <w:rsid w:val="009B110A"/>
    <w:rsid w:val="009B141B"/>
    <w:rsid w:val="009B1B5C"/>
    <w:rsid w:val="009B1F6C"/>
    <w:rsid w:val="009B4ABB"/>
    <w:rsid w:val="009B552D"/>
    <w:rsid w:val="009B57EC"/>
    <w:rsid w:val="009B5813"/>
    <w:rsid w:val="009B5F6F"/>
    <w:rsid w:val="009B6217"/>
    <w:rsid w:val="009C0233"/>
    <w:rsid w:val="009C35A6"/>
    <w:rsid w:val="009C4088"/>
    <w:rsid w:val="009C53D1"/>
    <w:rsid w:val="009C590D"/>
    <w:rsid w:val="009C6C7E"/>
    <w:rsid w:val="009C72E4"/>
    <w:rsid w:val="009D0130"/>
    <w:rsid w:val="009D141B"/>
    <w:rsid w:val="009D3927"/>
    <w:rsid w:val="009D4E79"/>
    <w:rsid w:val="009D5954"/>
    <w:rsid w:val="009D5E8F"/>
    <w:rsid w:val="009E0CC9"/>
    <w:rsid w:val="009E122F"/>
    <w:rsid w:val="009E2184"/>
    <w:rsid w:val="009E3D20"/>
    <w:rsid w:val="009E4D0A"/>
    <w:rsid w:val="009E7012"/>
    <w:rsid w:val="009F0369"/>
    <w:rsid w:val="009F0E1E"/>
    <w:rsid w:val="009F1196"/>
    <w:rsid w:val="009F3AB2"/>
    <w:rsid w:val="009F3B82"/>
    <w:rsid w:val="009F42CF"/>
    <w:rsid w:val="009F4AFC"/>
    <w:rsid w:val="009F4F75"/>
    <w:rsid w:val="009F53DC"/>
    <w:rsid w:val="009F5837"/>
    <w:rsid w:val="009F59DD"/>
    <w:rsid w:val="009F646B"/>
    <w:rsid w:val="009F6543"/>
    <w:rsid w:val="009F6D35"/>
    <w:rsid w:val="00A03FC0"/>
    <w:rsid w:val="00A056F7"/>
    <w:rsid w:val="00A07117"/>
    <w:rsid w:val="00A115FC"/>
    <w:rsid w:val="00A12816"/>
    <w:rsid w:val="00A14C7A"/>
    <w:rsid w:val="00A15CE4"/>
    <w:rsid w:val="00A17533"/>
    <w:rsid w:val="00A2031B"/>
    <w:rsid w:val="00A20E7C"/>
    <w:rsid w:val="00A21413"/>
    <w:rsid w:val="00A21D94"/>
    <w:rsid w:val="00A22661"/>
    <w:rsid w:val="00A24AD0"/>
    <w:rsid w:val="00A24F4B"/>
    <w:rsid w:val="00A255D5"/>
    <w:rsid w:val="00A26FDF"/>
    <w:rsid w:val="00A300E0"/>
    <w:rsid w:val="00A311D4"/>
    <w:rsid w:val="00A3160B"/>
    <w:rsid w:val="00A31D0B"/>
    <w:rsid w:val="00A3300E"/>
    <w:rsid w:val="00A33555"/>
    <w:rsid w:val="00A339E1"/>
    <w:rsid w:val="00A35CC1"/>
    <w:rsid w:val="00A369DA"/>
    <w:rsid w:val="00A37B35"/>
    <w:rsid w:val="00A37D22"/>
    <w:rsid w:val="00A4107D"/>
    <w:rsid w:val="00A44650"/>
    <w:rsid w:val="00A4505D"/>
    <w:rsid w:val="00A46037"/>
    <w:rsid w:val="00A46BC4"/>
    <w:rsid w:val="00A477A4"/>
    <w:rsid w:val="00A50706"/>
    <w:rsid w:val="00A519E4"/>
    <w:rsid w:val="00A521D4"/>
    <w:rsid w:val="00A530BF"/>
    <w:rsid w:val="00A54832"/>
    <w:rsid w:val="00A54EF0"/>
    <w:rsid w:val="00A5547E"/>
    <w:rsid w:val="00A575DD"/>
    <w:rsid w:val="00A600FF"/>
    <w:rsid w:val="00A60E7A"/>
    <w:rsid w:val="00A611A4"/>
    <w:rsid w:val="00A61A12"/>
    <w:rsid w:val="00A63999"/>
    <w:rsid w:val="00A64958"/>
    <w:rsid w:val="00A66350"/>
    <w:rsid w:val="00A708AD"/>
    <w:rsid w:val="00A7095E"/>
    <w:rsid w:val="00A715B1"/>
    <w:rsid w:val="00A71A18"/>
    <w:rsid w:val="00A73346"/>
    <w:rsid w:val="00A734A5"/>
    <w:rsid w:val="00A80C4D"/>
    <w:rsid w:val="00A82704"/>
    <w:rsid w:val="00A852C3"/>
    <w:rsid w:val="00A85975"/>
    <w:rsid w:val="00A8607A"/>
    <w:rsid w:val="00A860AE"/>
    <w:rsid w:val="00A863BC"/>
    <w:rsid w:val="00A87602"/>
    <w:rsid w:val="00A87EEF"/>
    <w:rsid w:val="00A916E9"/>
    <w:rsid w:val="00A917C1"/>
    <w:rsid w:val="00A92314"/>
    <w:rsid w:val="00A952F8"/>
    <w:rsid w:val="00A956C2"/>
    <w:rsid w:val="00A95D73"/>
    <w:rsid w:val="00AA2763"/>
    <w:rsid w:val="00AA58FA"/>
    <w:rsid w:val="00AB0B3C"/>
    <w:rsid w:val="00AB101D"/>
    <w:rsid w:val="00AB1D6A"/>
    <w:rsid w:val="00AB2A78"/>
    <w:rsid w:val="00AB419B"/>
    <w:rsid w:val="00AB57A6"/>
    <w:rsid w:val="00AB7FC2"/>
    <w:rsid w:val="00AC0465"/>
    <w:rsid w:val="00AC16EB"/>
    <w:rsid w:val="00AC175D"/>
    <w:rsid w:val="00AC3D8F"/>
    <w:rsid w:val="00AC44AC"/>
    <w:rsid w:val="00AC477E"/>
    <w:rsid w:val="00AC5773"/>
    <w:rsid w:val="00AC66E9"/>
    <w:rsid w:val="00AD0B11"/>
    <w:rsid w:val="00AD0E01"/>
    <w:rsid w:val="00AD17DC"/>
    <w:rsid w:val="00AD1992"/>
    <w:rsid w:val="00AD221E"/>
    <w:rsid w:val="00AD4349"/>
    <w:rsid w:val="00AE11B4"/>
    <w:rsid w:val="00AE175B"/>
    <w:rsid w:val="00AE338E"/>
    <w:rsid w:val="00AE5480"/>
    <w:rsid w:val="00AE7C70"/>
    <w:rsid w:val="00AF2A89"/>
    <w:rsid w:val="00AF3FE1"/>
    <w:rsid w:val="00AF57DB"/>
    <w:rsid w:val="00AF7004"/>
    <w:rsid w:val="00AF7A10"/>
    <w:rsid w:val="00AF7B99"/>
    <w:rsid w:val="00AF7CA1"/>
    <w:rsid w:val="00B0070F"/>
    <w:rsid w:val="00B030AD"/>
    <w:rsid w:val="00B05B8E"/>
    <w:rsid w:val="00B05DB3"/>
    <w:rsid w:val="00B0617A"/>
    <w:rsid w:val="00B07DE8"/>
    <w:rsid w:val="00B07F2D"/>
    <w:rsid w:val="00B103D8"/>
    <w:rsid w:val="00B10BE1"/>
    <w:rsid w:val="00B12C7C"/>
    <w:rsid w:val="00B12F4C"/>
    <w:rsid w:val="00B1418F"/>
    <w:rsid w:val="00B14DAF"/>
    <w:rsid w:val="00B16510"/>
    <w:rsid w:val="00B210EB"/>
    <w:rsid w:val="00B22020"/>
    <w:rsid w:val="00B224D9"/>
    <w:rsid w:val="00B22569"/>
    <w:rsid w:val="00B225E3"/>
    <w:rsid w:val="00B23516"/>
    <w:rsid w:val="00B23D52"/>
    <w:rsid w:val="00B252E8"/>
    <w:rsid w:val="00B25897"/>
    <w:rsid w:val="00B259A3"/>
    <w:rsid w:val="00B27135"/>
    <w:rsid w:val="00B30A1D"/>
    <w:rsid w:val="00B314C0"/>
    <w:rsid w:val="00B31CF4"/>
    <w:rsid w:val="00B321A7"/>
    <w:rsid w:val="00B3220F"/>
    <w:rsid w:val="00B404BE"/>
    <w:rsid w:val="00B43667"/>
    <w:rsid w:val="00B44ADA"/>
    <w:rsid w:val="00B47338"/>
    <w:rsid w:val="00B47796"/>
    <w:rsid w:val="00B50055"/>
    <w:rsid w:val="00B500E8"/>
    <w:rsid w:val="00B51CBF"/>
    <w:rsid w:val="00B52821"/>
    <w:rsid w:val="00B52E17"/>
    <w:rsid w:val="00B54A1C"/>
    <w:rsid w:val="00B557EF"/>
    <w:rsid w:val="00B56EE5"/>
    <w:rsid w:val="00B57099"/>
    <w:rsid w:val="00B6084D"/>
    <w:rsid w:val="00B60870"/>
    <w:rsid w:val="00B62BF6"/>
    <w:rsid w:val="00B6453A"/>
    <w:rsid w:val="00B6549F"/>
    <w:rsid w:val="00B65FDF"/>
    <w:rsid w:val="00B71958"/>
    <w:rsid w:val="00B71A01"/>
    <w:rsid w:val="00B723B2"/>
    <w:rsid w:val="00B75DE2"/>
    <w:rsid w:val="00B80555"/>
    <w:rsid w:val="00B8061B"/>
    <w:rsid w:val="00B82249"/>
    <w:rsid w:val="00B8301F"/>
    <w:rsid w:val="00B84321"/>
    <w:rsid w:val="00B84A87"/>
    <w:rsid w:val="00B8542D"/>
    <w:rsid w:val="00B855C3"/>
    <w:rsid w:val="00B86474"/>
    <w:rsid w:val="00B87098"/>
    <w:rsid w:val="00B87719"/>
    <w:rsid w:val="00B9120B"/>
    <w:rsid w:val="00B93F02"/>
    <w:rsid w:val="00B95858"/>
    <w:rsid w:val="00B95946"/>
    <w:rsid w:val="00B967AD"/>
    <w:rsid w:val="00B97006"/>
    <w:rsid w:val="00B97453"/>
    <w:rsid w:val="00B97F0D"/>
    <w:rsid w:val="00BA0E8B"/>
    <w:rsid w:val="00BA1716"/>
    <w:rsid w:val="00BA1F17"/>
    <w:rsid w:val="00BA2615"/>
    <w:rsid w:val="00BA37DF"/>
    <w:rsid w:val="00BA3EE3"/>
    <w:rsid w:val="00BA54D1"/>
    <w:rsid w:val="00BA5563"/>
    <w:rsid w:val="00BA69B8"/>
    <w:rsid w:val="00BA6D56"/>
    <w:rsid w:val="00BB1110"/>
    <w:rsid w:val="00BB41B5"/>
    <w:rsid w:val="00BB49B2"/>
    <w:rsid w:val="00BB5360"/>
    <w:rsid w:val="00BB55A1"/>
    <w:rsid w:val="00BB5D81"/>
    <w:rsid w:val="00BB648A"/>
    <w:rsid w:val="00BC2294"/>
    <w:rsid w:val="00BC5C45"/>
    <w:rsid w:val="00BD1DD9"/>
    <w:rsid w:val="00BD2475"/>
    <w:rsid w:val="00BD2CA7"/>
    <w:rsid w:val="00BD3717"/>
    <w:rsid w:val="00BD5659"/>
    <w:rsid w:val="00BD5A57"/>
    <w:rsid w:val="00BD670F"/>
    <w:rsid w:val="00BE21F2"/>
    <w:rsid w:val="00BE244E"/>
    <w:rsid w:val="00BE2674"/>
    <w:rsid w:val="00BE3326"/>
    <w:rsid w:val="00BE55FD"/>
    <w:rsid w:val="00BE59E9"/>
    <w:rsid w:val="00BF1937"/>
    <w:rsid w:val="00BF1E23"/>
    <w:rsid w:val="00BF425E"/>
    <w:rsid w:val="00BF5241"/>
    <w:rsid w:val="00BF6301"/>
    <w:rsid w:val="00BF74DB"/>
    <w:rsid w:val="00BF76A0"/>
    <w:rsid w:val="00C133CA"/>
    <w:rsid w:val="00C13771"/>
    <w:rsid w:val="00C13C38"/>
    <w:rsid w:val="00C16BF5"/>
    <w:rsid w:val="00C22320"/>
    <w:rsid w:val="00C23662"/>
    <w:rsid w:val="00C23D70"/>
    <w:rsid w:val="00C26EB6"/>
    <w:rsid w:val="00C300C8"/>
    <w:rsid w:val="00C3063A"/>
    <w:rsid w:val="00C30E3D"/>
    <w:rsid w:val="00C3101A"/>
    <w:rsid w:val="00C31B94"/>
    <w:rsid w:val="00C323E0"/>
    <w:rsid w:val="00C336C5"/>
    <w:rsid w:val="00C3423E"/>
    <w:rsid w:val="00C3517B"/>
    <w:rsid w:val="00C363B7"/>
    <w:rsid w:val="00C36D6B"/>
    <w:rsid w:val="00C4150E"/>
    <w:rsid w:val="00C458A1"/>
    <w:rsid w:val="00C46521"/>
    <w:rsid w:val="00C46ECF"/>
    <w:rsid w:val="00C51BEE"/>
    <w:rsid w:val="00C52EFA"/>
    <w:rsid w:val="00C556E4"/>
    <w:rsid w:val="00C55A0F"/>
    <w:rsid w:val="00C57814"/>
    <w:rsid w:val="00C61710"/>
    <w:rsid w:val="00C61C75"/>
    <w:rsid w:val="00C61F8A"/>
    <w:rsid w:val="00C65AFF"/>
    <w:rsid w:val="00C6714A"/>
    <w:rsid w:val="00C679E4"/>
    <w:rsid w:val="00C67E72"/>
    <w:rsid w:val="00C72D4A"/>
    <w:rsid w:val="00C74030"/>
    <w:rsid w:val="00C7566B"/>
    <w:rsid w:val="00C77018"/>
    <w:rsid w:val="00C77FA8"/>
    <w:rsid w:val="00C80753"/>
    <w:rsid w:val="00C82D2A"/>
    <w:rsid w:val="00C8359C"/>
    <w:rsid w:val="00C8399D"/>
    <w:rsid w:val="00C878DF"/>
    <w:rsid w:val="00C92938"/>
    <w:rsid w:val="00C96A04"/>
    <w:rsid w:val="00C97649"/>
    <w:rsid w:val="00C97D63"/>
    <w:rsid w:val="00CA0E29"/>
    <w:rsid w:val="00CA1676"/>
    <w:rsid w:val="00CA4A03"/>
    <w:rsid w:val="00CA4DB6"/>
    <w:rsid w:val="00CA5514"/>
    <w:rsid w:val="00CA60E1"/>
    <w:rsid w:val="00CA77E9"/>
    <w:rsid w:val="00CB121E"/>
    <w:rsid w:val="00CB7A1A"/>
    <w:rsid w:val="00CC03F4"/>
    <w:rsid w:val="00CC59A6"/>
    <w:rsid w:val="00CC6500"/>
    <w:rsid w:val="00CD1A34"/>
    <w:rsid w:val="00CD2912"/>
    <w:rsid w:val="00CD2CBB"/>
    <w:rsid w:val="00CD37C2"/>
    <w:rsid w:val="00CD44D4"/>
    <w:rsid w:val="00CD569E"/>
    <w:rsid w:val="00CD5FB6"/>
    <w:rsid w:val="00CE68CD"/>
    <w:rsid w:val="00CF504C"/>
    <w:rsid w:val="00CF7B1C"/>
    <w:rsid w:val="00D01896"/>
    <w:rsid w:val="00D06961"/>
    <w:rsid w:val="00D105CF"/>
    <w:rsid w:val="00D127F7"/>
    <w:rsid w:val="00D12AAE"/>
    <w:rsid w:val="00D133F2"/>
    <w:rsid w:val="00D14456"/>
    <w:rsid w:val="00D15477"/>
    <w:rsid w:val="00D24474"/>
    <w:rsid w:val="00D277AE"/>
    <w:rsid w:val="00D315F8"/>
    <w:rsid w:val="00D32060"/>
    <w:rsid w:val="00D35223"/>
    <w:rsid w:val="00D37B51"/>
    <w:rsid w:val="00D43FBB"/>
    <w:rsid w:val="00D4482E"/>
    <w:rsid w:val="00D44919"/>
    <w:rsid w:val="00D44FBF"/>
    <w:rsid w:val="00D5532D"/>
    <w:rsid w:val="00D556AC"/>
    <w:rsid w:val="00D6088F"/>
    <w:rsid w:val="00D62B14"/>
    <w:rsid w:val="00D631B1"/>
    <w:rsid w:val="00D65585"/>
    <w:rsid w:val="00D66646"/>
    <w:rsid w:val="00D67752"/>
    <w:rsid w:val="00D67B13"/>
    <w:rsid w:val="00D67BAA"/>
    <w:rsid w:val="00D70CE3"/>
    <w:rsid w:val="00D71DF5"/>
    <w:rsid w:val="00D71ECF"/>
    <w:rsid w:val="00D7601A"/>
    <w:rsid w:val="00D76038"/>
    <w:rsid w:val="00D7777C"/>
    <w:rsid w:val="00D77AC3"/>
    <w:rsid w:val="00D84597"/>
    <w:rsid w:val="00D85D81"/>
    <w:rsid w:val="00D911E9"/>
    <w:rsid w:val="00D91302"/>
    <w:rsid w:val="00D9264D"/>
    <w:rsid w:val="00D95175"/>
    <w:rsid w:val="00D958CA"/>
    <w:rsid w:val="00D96690"/>
    <w:rsid w:val="00D96905"/>
    <w:rsid w:val="00D9771C"/>
    <w:rsid w:val="00D9784E"/>
    <w:rsid w:val="00D97CCA"/>
    <w:rsid w:val="00D97ED4"/>
    <w:rsid w:val="00DA11AE"/>
    <w:rsid w:val="00DA11B6"/>
    <w:rsid w:val="00DA1768"/>
    <w:rsid w:val="00DA22D1"/>
    <w:rsid w:val="00DA24FA"/>
    <w:rsid w:val="00DA4F34"/>
    <w:rsid w:val="00DA78EA"/>
    <w:rsid w:val="00DB25CC"/>
    <w:rsid w:val="00DB3EF3"/>
    <w:rsid w:val="00DB4603"/>
    <w:rsid w:val="00DB4944"/>
    <w:rsid w:val="00DB6B14"/>
    <w:rsid w:val="00DB7AC2"/>
    <w:rsid w:val="00DB7BD1"/>
    <w:rsid w:val="00DC18FA"/>
    <w:rsid w:val="00DC1A8C"/>
    <w:rsid w:val="00DC28B8"/>
    <w:rsid w:val="00DC4029"/>
    <w:rsid w:val="00DC432B"/>
    <w:rsid w:val="00DC5FCE"/>
    <w:rsid w:val="00DC7FB6"/>
    <w:rsid w:val="00DD07E7"/>
    <w:rsid w:val="00DD1749"/>
    <w:rsid w:val="00DD1ED2"/>
    <w:rsid w:val="00DD2F44"/>
    <w:rsid w:val="00DD37F9"/>
    <w:rsid w:val="00DD3903"/>
    <w:rsid w:val="00DD5BB7"/>
    <w:rsid w:val="00DD5F1F"/>
    <w:rsid w:val="00DD607B"/>
    <w:rsid w:val="00DD7556"/>
    <w:rsid w:val="00DE0B80"/>
    <w:rsid w:val="00DE532E"/>
    <w:rsid w:val="00DE582E"/>
    <w:rsid w:val="00DE6A37"/>
    <w:rsid w:val="00DE7B7B"/>
    <w:rsid w:val="00DF2DA7"/>
    <w:rsid w:val="00DF2DFE"/>
    <w:rsid w:val="00DF31DE"/>
    <w:rsid w:val="00DF3255"/>
    <w:rsid w:val="00DF3B78"/>
    <w:rsid w:val="00DF3F04"/>
    <w:rsid w:val="00DF63AE"/>
    <w:rsid w:val="00E020E9"/>
    <w:rsid w:val="00E02316"/>
    <w:rsid w:val="00E042A5"/>
    <w:rsid w:val="00E0481C"/>
    <w:rsid w:val="00E05AFE"/>
    <w:rsid w:val="00E06817"/>
    <w:rsid w:val="00E07571"/>
    <w:rsid w:val="00E12296"/>
    <w:rsid w:val="00E131A5"/>
    <w:rsid w:val="00E153C7"/>
    <w:rsid w:val="00E156C7"/>
    <w:rsid w:val="00E1636B"/>
    <w:rsid w:val="00E16A10"/>
    <w:rsid w:val="00E170D6"/>
    <w:rsid w:val="00E17D13"/>
    <w:rsid w:val="00E234FB"/>
    <w:rsid w:val="00E25102"/>
    <w:rsid w:val="00E257B1"/>
    <w:rsid w:val="00E262BE"/>
    <w:rsid w:val="00E2734B"/>
    <w:rsid w:val="00E278B2"/>
    <w:rsid w:val="00E30DC2"/>
    <w:rsid w:val="00E311CD"/>
    <w:rsid w:val="00E31EBB"/>
    <w:rsid w:val="00E342B5"/>
    <w:rsid w:val="00E3551B"/>
    <w:rsid w:val="00E3627B"/>
    <w:rsid w:val="00E36884"/>
    <w:rsid w:val="00E370B3"/>
    <w:rsid w:val="00E41A6C"/>
    <w:rsid w:val="00E42FDF"/>
    <w:rsid w:val="00E431EC"/>
    <w:rsid w:val="00E44922"/>
    <w:rsid w:val="00E454ED"/>
    <w:rsid w:val="00E4690C"/>
    <w:rsid w:val="00E47AD8"/>
    <w:rsid w:val="00E5045F"/>
    <w:rsid w:val="00E51A43"/>
    <w:rsid w:val="00E51AE9"/>
    <w:rsid w:val="00E60BA8"/>
    <w:rsid w:val="00E62D41"/>
    <w:rsid w:val="00E63B2B"/>
    <w:rsid w:val="00E6464C"/>
    <w:rsid w:val="00E65132"/>
    <w:rsid w:val="00E6636A"/>
    <w:rsid w:val="00E71E74"/>
    <w:rsid w:val="00E72657"/>
    <w:rsid w:val="00E7541D"/>
    <w:rsid w:val="00E80F26"/>
    <w:rsid w:val="00E82D16"/>
    <w:rsid w:val="00E862EA"/>
    <w:rsid w:val="00E87922"/>
    <w:rsid w:val="00E91317"/>
    <w:rsid w:val="00E91480"/>
    <w:rsid w:val="00E93682"/>
    <w:rsid w:val="00E9537B"/>
    <w:rsid w:val="00EA0A09"/>
    <w:rsid w:val="00EA257E"/>
    <w:rsid w:val="00EA29A5"/>
    <w:rsid w:val="00EA3521"/>
    <w:rsid w:val="00EA4709"/>
    <w:rsid w:val="00EA4F49"/>
    <w:rsid w:val="00EA5A2D"/>
    <w:rsid w:val="00EA5E8A"/>
    <w:rsid w:val="00EB1F73"/>
    <w:rsid w:val="00EB295F"/>
    <w:rsid w:val="00EB3485"/>
    <w:rsid w:val="00EB3DA2"/>
    <w:rsid w:val="00EB6093"/>
    <w:rsid w:val="00EB6831"/>
    <w:rsid w:val="00EC08BF"/>
    <w:rsid w:val="00EC26ED"/>
    <w:rsid w:val="00EC3781"/>
    <w:rsid w:val="00EC382F"/>
    <w:rsid w:val="00EC418A"/>
    <w:rsid w:val="00EC53C3"/>
    <w:rsid w:val="00EC6DC7"/>
    <w:rsid w:val="00EC7F0C"/>
    <w:rsid w:val="00ED2338"/>
    <w:rsid w:val="00ED27BC"/>
    <w:rsid w:val="00ED3941"/>
    <w:rsid w:val="00EE173F"/>
    <w:rsid w:val="00EE1D3A"/>
    <w:rsid w:val="00EE1E82"/>
    <w:rsid w:val="00EE35D6"/>
    <w:rsid w:val="00EE5071"/>
    <w:rsid w:val="00EE54E4"/>
    <w:rsid w:val="00EE5CA3"/>
    <w:rsid w:val="00EE6916"/>
    <w:rsid w:val="00EE757E"/>
    <w:rsid w:val="00EF10B4"/>
    <w:rsid w:val="00EF48C2"/>
    <w:rsid w:val="00EF51C6"/>
    <w:rsid w:val="00EF686E"/>
    <w:rsid w:val="00EF73F6"/>
    <w:rsid w:val="00EF7EEE"/>
    <w:rsid w:val="00F02831"/>
    <w:rsid w:val="00F02919"/>
    <w:rsid w:val="00F03F7C"/>
    <w:rsid w:val="00F05766"/>
    <w:rsid w:val="00F05942"/>
    <w:rsid w:val="00F10009"/>
    <w:rsid w:val="00F10D95"/>
    <w:rsid w:val="00F1160E"/>
    <w:rsid w:val="00F11F6E"/>
    <w:rsid w:val="00F16403"/>
    <w:rsid w:val="00F1666B"/>
    <w:rsid w:val="00F213DA"/>
    <w:rsid w:val="00F231FD"/>
    <w:rsid w:val="00F23CFD"/>
    <w:rsid w:val="00F24325"/>
    <w:rsid w:val="00F2542B"/>
    <w:rsid w:val="00F25DC7"/>
    <w:rsid w:val="00F26929"/>
    <w:rsid w:val="00F308B4"/>
    <w:rsid w:val="00F3321E"/>
    <w:rsid w:val="00F33B67"/>
    <w:rsid w:val="00F35077"/>
    <w:rsid w:val="00F36E79"/>
    <w:rsid w:val="00F3783F"/>
    <w:rsid w:val="00F41C19"/>
    <w:rsid w:val="00F47E4C"/>
    <w:rsid w:val="00F50121"/>
    <w:rsid w:val="00F50A39"/>
    <w:rsid w:val="00F62828"/>
    <w:rsid w:val="00F6317D"/>
    <w:rsid w:val="00F64161"/>
    <w:rsid w:val="00F64F40"/>
    <w:rsid w:val="00F650DE"/>
    <w:rsid w:val="00F67704"/>
    <w:rsid w:val="00F67735"/>
    <w:rsid w:val="00F70CA7"/>
    <w:rsid w:val="00F71899"/>
    <w:rsid w:val="00F71E90"/>
    <w:rsid w:val="00F73848"/>
    <w:rsid w:val="00F751AF"/>
    <w:rsid w:val="00F75A3D"/>
    <w:rsid w:val="00F75B03"/>
    <w:rsid w:val="00F77BA7"/>
    <w:rsid w:val="00F80B0E"/>
    <w:rsid w:val="00F80DBE"/>
    <w:rsid w:val="00F81039"/>
    <w:rsid w:val="00F8556F"/>
    <w:rsid w:val="00F859C0"/>
    <w:rsid w:val="00F92A5E"/>
    <w:rsid w:val="00F95398"/>
    <w:rsid w:val="00FA4962"/>
    <w:rsid w:val="00FB2DE9"/>
    <w:rsid w:val="00FB3BFA"/>
    <w:rsid w:val="00FB5008"/>
    <w:rsid w:val="00FB5E8C"/>
    <w:rsid w:val="00FB7F8D"/>
    <w:rsid w:val="00FC1952"/>
    <w:rsid w:val="00FC2293"/>
    <w:rsid w:val="00FC55DA"/>
    <w:rsid w:val="00FC719F"/>
    <w:rsid w:val="00FC76CD"/>
    <w:rsid w:val="00FD00F2"/>
    <w:rsid w:val="00FD13CD"/>
    <w:rsid w:val="00FD183A"/>
    <w:rsid w:val="00FD2566"/>
    <w:rsid w:val="00FD6C35"/>
    <w:rsid w:val="00FD6E80"/>
    <w:rsid w:val="00FE57A5"/>
    <w:rsid w:val="00FE5AD8"/>
    <w:rsid w:val="00FE788A"/>
    <w:rsid w:val="00FF04FE"/>
    <w:rsid w:val="00FF37D2"/>
    <w:rsid w:val="00FF40DD"/>
    <w:rsid w:val="00FF72FB"/>
    <w:rsid w:val="00FF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7C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F7EEE"/>
    <w:pPr>
      <w:keepNext/>
      <w:widowControl w:val="0"/>
      <w:tabs>
        <w:tab w:val="left" w:pos="552"/>
      </w:tabs>
      <w:suppressAutoHyphens w:val="0"/>
      <w:jc w:val="center"/>
      <w:outlineLvl w:val="0"/>
    </w:pPr>
    <w:rPr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FD6E80"/>
    <w:pPr>
      <w:keepNext/>
      <w:suppressAutoHyphens w:val="0"/>
      <w:outlineLvl w:val="2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D1DF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30">
    <w:name w:val="Заголовок 3 Знак"/>
    <w:link w:val="3"/>
    <w:uiPriority w:val="9"/>
    <w:semiHidden/>
    <w:rsid w:val="000D1DFE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ConsPlusNormal">
    <w:name w:val="ConsPlusNormal"/>
    <w:rsid w:val="000D373C"/>
    <w:pPr>
      <w:widowControl w:val="0"/>
      <w:suppressAutoHyphens/>
      <w:autoSpaceDE w:val="0"/>
      <w:ind w:firstLine="720"/>
    </w:pPr>
    <w:rPr>
      <w:rFonts w:ascii="Arial" w:hAnsi="Arial" w:cs="Arial"/>
      <w:sz w:val="26"/>
      <w:szCs w:val="26"/>
      <w:lang w:eastAsia="ar-SA"/>
    </w:rPr>
  </w:style>
  <w:style w:type="paragraph" w:customStyle="1" w:styleId="ConsPlusNonformat">
    <w:name w:val="ConsPlusNonformat"/>
    <w:rsid w:val="000D373C"/>
    <w:pPr>
      <w:widowControl w:val="0"/>
      <w:suppressAutoHyphens/>
      <w:autoSpaceDE w:val="0"/>
    </w:pPr>
    <w:rPr>
      <w:rFonts w:ascii="Courier New" w:hAnsi="Courier New" w:cs="Courier New"/>
      <w:sz w:val="26"/>
      <w:szCs w:val="26"/>
      <w:lang w:eastAsia="ar-SA"/>
    </w:rPr>
  </w:style>
  <w:style w:type="paragraph" w:styleId="a3">
    <w:name w:val="header"/>
    <w:basedOn w:val="a"/>
    <w:link w:val="a4"/>
    <w:uiPriority w:val="99"/>
    <w:rsid w:val="000D37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0D373C"/>
    <w:rPr>
      <w:sz w:val="24"/>
      <w:lang w:val="ru-RU" w:eastAsia="ar-SA" w:bidi="ar-SA"/>
    </w:rPr>
  </w:style>
  <w:style w:type="paragraph" w:styleId="a5">
    <w:name w:val="footer"/>
    <w:basedOn w:val="a"/>
    <w:link w:val="a6"/>
    <w:rsid w:val="000D37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0D373C"/>
    <w:rPr>
      <w:sz w:val="24"/>
      <w:lang w:val="ru-RU" w:eastAsia="ar-SA" w:bidi="ar-SA"/>
    </w:rPr>
  </w:style>
  <w:style w:type="character" w:styleId="a7">
    <w:name w:val="page number"/>
    <w:uiPriority w:val="99"/>
    <w:rsid w:val="000D373C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E663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0D1DFE"/>
    <w:rPr>
      <w:sz w:val="0"/>
      <w:szCs w:val="0"/>
      <w:lang w:eastAsia="ar-SA"/>
    </w:rPr>
  </w:style>
  <w:style w:type="paragraph" w:customStyle="1" w:styleId="ConsPlusCell">
    <w:name w:val="ConsPlusCell"/>
    <w:rsid w:val="00CA167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rsid w:val="00EF7EEE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b">
    <w:name w:val="Основной текст Знак"/>
    <w:link w:val="aa"/>
    <w:uiPriority w:val="99"/>
    <w:semiHidden/>
    <w:rsid w:val="000D1DFE"/>
    <w:rPr>
      <w:sz w:val="24"/>
      <w:szCs w:val="24"/>
      <w:lang w:eastAsia="ar-SA"/>
    </w:rPr>
  </w:style>
  <w:style w:type="paragraph" w:customStyle="1" w:styleId="ConsNormal">
    <w:name w:val="ConsNormal"/>
    <w:rsid w:val="00FD6E80"/>
    <w:pPr>
      <w:ind w:firstLine="720"/>
    </w:pPr>
    <w:rPr>
      <w:rFonts w:ascii="Consultant" w:hAnsi="Consultant"/>
    </w:rPr>
  </w:style>
  <w:style w:type="paragraph" w:customStyle="1" w:styleId="ConsCell">
    <w:name w:val="ConsCell"/>
    <w:rsid w:val="00FD6E8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32199A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d">
    <w:name w:val="Hyperlink"/>
    <w:uiPriority w:val="99"/>
    <w:rsid w:val="0032199A"/>
    <w:rPr>
      <w:color w:val="0000FF"/>
      <w:u w:val="single"/>
    </w:rPr>
  </w:style>
  <w:style w:type="paragraph" w:styleId="2">
    <w:name w:val="Body Text Indent 2"/>
    <w:basedOn w:val="a"/>
    <w:link w:val="20"/>
    <w:uiPriority w:val="99"/>
    <w:rsid w:val="0032199A"/>
    <w:pPr>
      <w:widowControl w:val="0"/>
      <w:suppressAutoHyphens w:val="0"/>
      <w:ind w:firstLine="540"/>
      <w:jc w:val="both"/>
    </w:pPr>
    <w:rPr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rsid w:val="000D1DFE"/>
    <w:rPr>
      <w:sz w:val="24"/>
      <w:szCs w:val="24"/>
      <w:lang w:eastAsia="ar-SA"/>
    </w:rPr>
  </w:style>
  <w:style w:type="character" w:customStyle="1" w:styleId="FontStyle15">
    <w:name w:val="Font Style15"/>
    <w:rsid w:val="0032199A"/>
    <w:rPr>
      <w:rFonts w:ascii="Times New Roman" w:hAnsi="Times New Roman"/>
      <w:sz w:val="20"/>
    </w:rPr>
  </w:style>
  <w:style w:type="table" w:styleId="ae">
    <w:name w:val="Table Grid"/>
    <w:basedOn w:val="a1"/>
    <w:uiPriority w:val="59"/>
    <w:rsid w:val="00A46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7C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F7EEE"/>
    <w:pPr>
      <w:keepNext/>
      <w:widowControl w:val="0"/>
      <w:tabs>
        <w:tab w:val="left" w:pos="552"/>
      </w:tabs>
      <w:suppressAutoHyphens w:val="0"/>
      <w:jc w:val="center"/>
      <w:outlineLvl w:val="0"/>
    </w:pPr>
    <w:rPr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FD6E80"/>
    <w:pPr>
      <w:keepNext/>
      <w:suppressAutoHyphens w:val="0"/>
      <w:outlineLvl w:val="2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D1DF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30">
    <w:name w:val="Заголовок 3 Знак"/>
    <w:link w:val="3"/>
    <w:uiPriority w:val="9"/>
    <w:semiHidden/>
    <w:rsid w:val="000D1DFE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ConsPlusNormal">
    <w:name w:val="ConsPlusNormal"/>
    <w:rsid w:val="000D373C"/>
    <w:pPr>
      <w:widowControl w:val="0"/>
      <w:suppressAutoHyphens/>
      <w:autoSpaceDE w:val="0"/>
      <w:ind w:firstLine="720"/>
    </w:pPr>
    <w:rPr>
      <w:rFonts w:ascii="Arial" w:hAnsi="Arial" w:cs="Arial"/>
      <w:sz w:val="26"/>
      <w:szCs w:val="26"/>
      <w:lang w:eastAsia="ar-SA"/>
    </w:rPr>
  </w:style>
  <w:style w:type="paragraph" w:customStyle="1" w:styleId="ConsPlusNonformat">
    <w:name w:val="ConsPlusNonformat"/>
    <w:rsid w:val="000D373C"/>
    <w:pPr>
      <w:widowControl w:val="0"/>
      <w:suppressAutoHyphens/>
      <w:autoSpaceDE w:val="0"/>
    </w:pPr>
    <w:rPr>
      <w:rFonts w:ascii="Courier New" w:hAnsi="Courier New" w:cs="Courier New"/>
      <w:sz w:val="26"/>
      <w:szCs w:val="26"/>
      <w:lang w:eastAsia="ar-SA"/>
    </w:rPr>
  </w:style>
  <w:style w:type="paragraph" w:styleId="a3">
    <w:name w:val="header"/>
    <w:basedOn w:val="a"/>
    <w:link w:val="a4"/>
    <w:uiPriority w:val="99"/>
    <w:rsid w:val="000D37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0D373C"/>
    <w:rPr>
      <w:sz w:val="24"/>
      <w:lang w:val="ru-RU" w:eastAsia="ar-SA" w:bidi="ar-SA"/>
    </w:rPr>
  </w:style>
  <w:style w:type="paragraph" w:styleId="a5">
    <w:name w:val="footer"/>
    <w:basedOn w:val="a"/>
    <w:link w:val="a6"/>
    <w:rsid w:val="000D37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0D373C"/>
    <w:rPr>
      <w:sz w:val="24"/>
      <w:lang w:val="ru-RU" w:eastAsia="ar-SA" w:bidi="ar-SA"/>
    </w:rPr>
  </w:style>
  <w:style w:type="character" w:styleId="a7">
    <w:name w:val="page number"/>
    <w:uiPriority w:val="99"/>
    <w:rsid w:val="000D373C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E663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0D1DFE"/>
    <w:rPr>
      <w:sz w:val="0"/>
      <w:szCs w:val="0"/>
      <w:lang w:eastAsia="ar-SA"/>
    </w:rPr>
  </w:style>
  <w:style w:type="paragraph" w:customStyle="1" w:styleId="ConsPlusCell">
    <w:name w:val="ConsPlusCell"/>
    <w:rsid w:val="00CA167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rsid w:val="00EF7EEE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b">
    <w:name w:val="Основной текст Знак"/>
    <w:link w:val="aa"/>
    <w:uiPriority w:val="99"/>
    <w:semiHidden/>
    <w:rsid w:val="000D1DFE"/>
    <w:rPr>
      <w:sz w:val="24"/>
      <w:szCs w:val="24"/>
      <w:lang w:eastAsia="ar-SA"/>
    </w:rPr>
  </w:style>
  <w:style w:type="paragraph" w:customStyle="1" w:styleId="ConsNormal">
    <w:name w:val="ConsNormal"/>
    <w:rsid w:val="00FD6E80"/>
    <w:pPr>
      <w:ind w:firstLine="720"/>
    </w:pPr>
    <w:rPr>
      <w:rFonts w:ascii="Consultant" w:hAnsi="Consultant"/>
    </w:rPr>
  </w:style>
  <w:style w:type="paragraph" w:customStyle="1" w:styleId="ConsCell">
    <w:name w:val="ConsCell"/>
    <w:rsid w:val="00FD6E8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32199A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d">
    <w:name w:val="Hyperlink"/>
    <w:uiPriority w:val="99"/>
    <w:rsid w:val="0032199A"/>
    <w:rPr>
      <w:color w:val="0000FF"/>
      <w:u w:val="single"/>
    </w:rPr>
  </w:style>
  <w:style w:type="paragraph" w:styleId="2">
    <w:name w:val="Body Text Indent 2"/>
    <w:basedOn w:val="a"/>
    <w:link w:val="20"/>
    <w:uiPriority w:val="99"/>
    <w:rsid w:val="0032199A"/>
    <w:pPr>
      <w:widowControl w:val="0"/>
      <w:suppressAutoHyphens w:val="0"/>
      <w:ind w:firstLine="540"/>
      <w:jc w:val="both"/>
    </w:pPr>
    <w:rPr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rsid w:val="000D1DFE"/>
    <w:rPr>
      <w:sz w:val="24"/>
      <w:szCs w:val="24"/>
      <w:lang w:eastAsia="ar-SA"/>
    </w:rPr>
  </w:style>
  <w:style w:type="character" w:customStyle="1" w:styleId="FontStyle15">
    <w:name w:val="Font Style15"/>
    <w:rsid w:val="0032199A"/>
    <w:rPr>
      <w:rFonts w:ascii="Times New Roman" w:hAnsi="Times New Roman"/>
      <w:sz w:val="20"/>
    </w:rPr>
  </w:style>
  <w:style w:type="table" w:styleId="ae">
    <w:name w:val="Table Grid"/>
    <w:basedOn w:val="a1"/>
    <w:uiPriority w:val="59"/>
    <w:rsid w:val="00A46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4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74EDC-CC1E-4158-8D9A-F1A47F61F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4527FA4D</Template>
  <TotalTime>7</TotalTime>
  <Pages>1</Pages>
  <Words>186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МинФин.Хаб.край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Бельчикова Елена Александровна</dc:creator>
  <cp:keywords/>
  <dc:description/>
  <cp:lastModifiedBy>org_budget01</cp:lastModifiedBy>
  <cp:revision>8</cp:revision>
  <cp:lastPrinted>2020-12-02T09:42:00Z</cp:lastPrinted>
  <dcterms:created xsi:type="dcterms:W3CDTF">2020-11-23T02:32:00Z</dcterms:created>
  <dcterms:modified xsi:type="dcterms:W3CDTF">2020-12-02T09:42:00Z</dcterms:modified>
</cp:coreProperties>
</file>