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5BB" w:rsidRPr="000F3CAC" w:rsidRDefault="000F3CAC" w:rsidP="000F3CAC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0F3CA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A45BB" w:rsidRPr="000F3CAC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</w:t>
      </w:r>
      <w:r w:rsidR="00F95251">
        <w:rPr>
          <w:rFonts w:ascii="Times New Roman" w:hAnsi="Times New Roman" w:cs="Times New Roman"/>
          <w:color w:val="000000"/>
          <w:sz w:val="26"/>
          <w:szCs w:val="26"/>
        </w:rPr>
        <w:t>50</w:t>
      </w:r>
    </w:p>
    <w:p w:rsidR="009A45BB" w:rsidRPr="000F3CAC" w:rsidRDefault="000F3CAC" w:rsidP="000F3CAC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096" w:hanging="426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F3CAC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9A45BB" w:rsidRPr="000F3CAC">
        <w:rPr>
          <w:rFonts w:ascii="Times New Roman" w:hAnsi="Times New Roman" w:cs="Times New Roman"/>
          <w:color w:val="000000"/>
          <w:sz w:val="26"/>
          <w:szCs w:val="26"/>
        </w:rPr>
        <w:t>к Закону Хабаровского края</w:t>
      </w:r>
    </w:p>
    <w:p w:rsidR="009A45BB" w:rsidRPr="000F3CAC" w:rsidRDefault="000F3CAC" w:rsidP="000F3CAC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  <w:sz w:val="26"/>
          <w:szCs w:val="26"/>
        </w:rPr>
      </w:pPr>
      <w:r w:rsidRPr="000F3CAC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9A45BB" w:rsidRPr="000F3CAC"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Pr="000F3CA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710A5">
        <w:rPr>
          <w:rFonts w:ascii="Times New Roman" w:hAnsi="Times New Roman" w:cs="Times New Roman"/>
          <w:color w:val="000000"/>
          <w:sz w:val="26"/>
          <w:szCs w:val="26"/>
        </w:rPr>
        <w:t>09.12.2020</w:t>
      </w:r>
      <w:bookmarkStart w:id="0" w:name="_GoBack"/>
      <w:bookmarkEnd w:id="0"/>
      <w:r w:rsidRPr="000F3CA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A45BB" w:rsidRPr="000F3CAC">
        <w:rPr>
          <w:rFonts w:ascii="Times New Roman" w:hAnsi="Times New Roman" w:cs="Times New Roman"/>
          <w:color w:val="000000"/>
          <w:sz w:val="26"/>
          <w:szCs w:val="26"/>
        </w:rPr>
        <w:t>№</w:t>
      </w:r>
    </w:p>
    <w:p w:rsidR="009A45BB" w:rsidRPr="000F3CAC" w:rsidRDefault="009A4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A45BB" w:rsidRPr="000F3CAC" w:rsidRDefault="009A4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A45BB" w:rsidRPr="000F3CAC" w:rsidRDefault="009A45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F3CAC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Распределение субвенций</w:t>
      </w:r>
    </w:p>
    <w:p w:rsidR="009A45BB" w:rsidRPr="000F3CAC" w:rsidRDefault="009A45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F3CA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реализацию Закона Хабаровского края от 11 марта 2015 г</w:t>
      </w:r>
      <w:r w:rsidR="00612A5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ода</w:t>
      </w:r>
      <w:r w:rsidRPr="000F3CA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№</w:t>
      </w:r>
      <w:r w:rsidR="00B8549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0F3CAC">
        <w:rPr>
          <w:rFonts w:ascii="Times New Roman" w:hAnsi="Times New Roman" w:cs="Times New Roman"/>
          <w:b/>
          <w:bCs/>
          <w:color w:val="000000"/>
          <w:sz w:val="26"/>
          <w:szCs w:val="26"/>
        </w:rPr>
        <w:t>42 «О</w:t>
      </w:r>
      <w:r w:rsidR="00916E5E">
        <w:rPr>
          <w:rFonts w:ascii="Times New Roman" w:hAnsi="Times New Roman" w:cs="Times New Roman"/>
          <w:b/>
          <w:bCs/>
          <w:color w:val="000000"/>
          <w:sz w:val="26"/>
          <w:szCs w:val="26"/>
        </w:rPr>
        <w:t> </w:t>
      </w:r>
      <w:r w:rsidRPr="000F3CA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наделении органов местного самоуправления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 (мощность)» на 2021 год и </w:t>
      </w:r>
      <w:r w:rsidR="00916E5E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0F3CA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плановый период 2022 и 2023 годов</w:t>
      </w:r>
    </w:p>
    <w:p w:rsidR="00B85FCA" w:rsidRPr="000F3CAC" w:rsidRDefault="00B85F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A45BB" w:rsidRPr="000F3CAC" w:rsidRDefault="009A45BB" w:rsidP="000F3CAC">
      <w:pPr>
        <w:widowControl w:val="0"/>
        <w:autoSpaceDE w:val="0"/>
        <w:autoSpaceDN w:val="0"/>
        <w:adjustRightInd w:val="0"/>
        <w:spacing w:after="0" w:line="240" w:lineRule="auto"/>
        <w:ind w:right="43"/>
        <w:jc w:val="right"/>
        <w:rPr>
          <w:rFonts w:ascii="Times New Roman" w:hAnsi="Times New Roman" w:cs="Times New Roman"/>
          <w:sz w:val="26"/>
          <w:szCs w:val="26"/>
        </w:rPr>
      </w:pPr>
      <w:r w:rsidRPr="000F3CAC"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695"/>
      </w:tblGrid>
      <w:tr w:rsidR="007E25A8" w:rsidRPr="000F3CAC" w:rsidTr="00E16DDC">
        <w:trPr>
          <w:trHeight w:val="438"/>
        </w:trPr>
        <w:tc>
          <w:tcPr>
            <w:tcW w:w="42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0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024424" w:rsidRPr="000F3CAC" w:rsidTr="00E16DDC">
        <w:trPr>
          <w:trHeight w:val="396"/>
        </w:trPr>
        <w:tc>
          <w:tcPr>
            <w:tcW w:w="42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424" w:rsidRPr="000F3CAC" w:rsidRDefault="0002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2023 год</w:t>
            </w:r>
          </w:p>
        </w:tc>
      </w:tr>
      <w:tr w:rsidR="00024424" w:rsidRPr="000F3CAC" w:rsidTr="00E16DDC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24424" w:rsidRPr="000F3CAC" w:rsidRDefault="009A45BB" w:rsidP="00E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23 765,25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23 765,25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23 765,25</w:t>
            </w:r>
          </w:p>
        </w:tc>
      </w:tr>
      <w:tr w:rsidR="00024424" w:rsidRPr="000F3CAC" w:rsidTr="00E16DDC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24424" w:rsidRPr="000F3CAC" w:rsidRDefault="009A45BB" w:rsidP="00E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74 484,32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74 484,32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74 484,32</w:t>
            </w:r>
          </w:p>
        </w:tc>
      </w:tr>
      <w:tr w:rsidR="00024424" w:rsidRPr="000F3CAC" w:rsidTr="00E16DDC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24424" w:rsidRPr="000F3CAC" w:rsidRDefault="009A45BB" w:rsidP="00E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25 394,77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25 394,77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25 394,77</w:t>
            </w:r>
          </w:p>
        </w:tc>
      </w:tr>
      <w:tr w:rsidR="00024424" w:rsidRPr="000F3CAC" w:rsidTr="00E16DDC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24424" w:rsidRPr="000F3CAC" w:rsidRDefault="009A45BB" w:rsidP="00E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119 792,91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119 792,91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119 792,91</w:t>
            </w:r>
          </w:p>
        </w:tc>
      </w:tr>
      <w:tr w:rsidR="00024424" w:rsidRPr="000F3CAC" w:rsidTr="00E16DDC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24424" w:rsidRPr="000F3CAC" w:rsidRDefault="009A45BB" w:rsidP="00E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51 823,23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51 823,23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51 823,23</w:t>
            </w:r>
          </w:p>
        </w:tc>
      </w:tr>
      <w:tr w:rsidR="00024424" w:rsidRPr="000F3CAC" w:rsidTr="00E16DDC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24424" w:rsidRPr="000F3CAC" w:rsidRDefault="009A45BB" w:rsidP="00E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36 085,35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36 085,35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36 085,35</w:t>
            </w:r>
          </w:p>
        </w:tc>
      </w:tr>
      <w:tr w:rsidR="00024424" w:rsidRPr="000F3CAC" w:rsidTr="00E16DDC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24424" w:rsidRPr="000F3CAC" w:rsidRDefault="009A45BB" w:rsidP="00E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69 032,44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69 032,44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69 032,44</w:t>
            </w:r>
          </w:p>
        </w:tc>
      </w:tr>
      <w:tr w:rsidR="00024424" w:rsidRPr="000F3CAC" w:rsidTr="00E16DDC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400 378,27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400 378,27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024424" w:rsidRPr="000F3CAC" w:rsidRDefault="009A4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3CA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400 378,27</w:t>
            </w:r>
          </w:p>
        </w:tc>
      </w:tr>
    </w:tbl>
    <w:p w:rsidR="009A45BB" w:rsidRPr="000F3CAC" w:rsidRDefault="009A45BB" w:rsidP="009A4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A45BB" w:rsidRPr="000F3CAC" w:rsidRDefault="009A45BB" w:rsidP="009A4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A45BB" w:rsidRPr="000F3CAC" w:rsidRDefault="009A45BB" w:rsidP="009A4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A45BB" w:rsidRPr="000F3CAC" w:rsidRDefault="009A45BB" w:rsidP="009A4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A45BB" w:rsidRPr="000F3CAC" w:rsidRDefault="009A45BB" w:rsidP="009A4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F3CAC">
        <w:rPr>
          <w:rFonts w:ascii="Times New Roman" w:hAnsi="Times New Roman" w:cs="Times New Roman"/>
          <w:color w:val="000000"/>
          <w:sz w:val="26"/>
          <w:szCs w:val="26"/>
        </w:rPr>
        <w:t>Председатель</w:t>
      </w:r>
    </w:p>
    <w:p w:rsidR="009A45BB" w:rsidRPr="000F3CAC" w:rsidRDefault="009A45BB" w:rsidP="009A4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F3CAC">
        <w:rPr>
          <w:rFonts w:ascii="Times New Roman" w:hAnsi="Times New Roman" w:cs="Times New Roman"/>
          <w:color w:val="000000"/>
          <w:sz w:val="26"/>
          <w:szCs w:val="26"/>
        </w:rPr>
        <w:t>Законодательной Думы</w:t>
      </w:r>
    </w:p>
    <w:p w:rsidR="009A45BB" w:rsidRPr="000F3CAC" w:rsidRDefault="009A45BB" w:rsidP="009A4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F3CAC">
        <w:rPr>
          <w:rFonts w:ascii="Times New Roman" w:hAnsi="Times New Roman" w:cs="Times New Roman"/>
          <w:color w:val="000000"/>
          <w:sz w:val="26"/>
          <w:szCs w:val="26"/>
        </w:rPr>
        <w:t>Хабаровского края</w:t>
      </w:r>
      <w:r w:rsidR="000F3CAC" w:rsidRPr="000F3CAC">
        <w:rPr>
          <w:rFonts w:ascii="Times New Roman" w:hAnsi="Times New Roman" w:cs="Times New Roman"/>
          <w:sz w:val="26"/>
          <w:szCs w:val="26"/>
        </w:rPr>
        <w:tab/>
      </w:r>
      <w:r w:rsidR="000F3CAC" w:rsidRPr="000F3CAC">
        <w:rPr>
          <w:rFonts w:ascii="Times New Roman" w:hAnsi="Times New Roman" w:cs="Times New Roman"/>
          <w:sz w:val="26"/>
          <w:szCs w:val="26"/>
        </w:rPr>
        <w:tab/>
      </w:r>
      <w:r w:rsidRPr="000F3CAC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0F3CAC" w:rsidRPr="000F3CAC">
        <w:rPr>
          <w:rFonts w:ascii="Times New Roman" w:hAnsi="Times New Roman" w:cs="Times New Roman"/>
          <w:sz w:val="26"/>
          <w:szCs w:val="26"/>
        </w:rPr>
        <w:t xml:space="preserve"> </w:t>
      </w:r>
      <w:r w:rsidRPr="000F3CAC">
        <w:rPr>
          <w:rFonts w:ascii="Times New Roman" w:hAnsi="Times New Roman" w:cs="Times New Roman"/>
          <w:sz w:val="26"/>
          <w:szCs w:val="26"/>
        </w:rPr>
        <w:t xml:space="preserve">   </w:t>
      </w:r>
      <w:r w:rsidR="003E2747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0F3CAC">
        <w:rPr>
          <w:rFonts w:ascii="Times New Roman" w:hAnsi="Times New Roman" w:cs="Times New Roman"/>
          <w:sz w:val="26"/>
          <w:szCs w:val="26"/>
        </w:rPr>
        <w:t xml:space="preserve"> </w:t>
      </w:r>
      <w:r w:rsidR="00537C5C">
        <w:rPr>
          <w:rFonts w:ascii="Times New Roman" w:hAnsi="Times New Roman" w:cs="Times New Roman"/>
          <w:sz w:val="26"/>
          <w:szCs w:val="26"/>
        </w:rPr>
        <w:t xml:space="preserve">   </w:t>
      </w:r>
      <w:r w:rsidRPr="000F3CAC">
        <w:rPr>
          <w:rFonts w:ascii="Times New Roman" w:hAnsi="Times New Roman" w:cs="Times New Roman"/>
          <w:color w:val="000000"/>
          <w:sz w:val="26"/>
          <w:szCs w:val="26"/>
        </w:rPr>
        <w:t>И.В. Зикунова</w:t>
      </w:r>
    </w:p>
    <w:p w:rsidR="00024424" w:rsidRPr="000F3CAC" w:rsidRDefault="00024424">
      <w:pPr>
        <w:rPr>
          <w:rFonts w:ascii="Times New Roman" w:hAnsi="Times New Roman" w:cs="Times New Roman"/>
          <w:sz w:val="26"/>
          <w:szCs w:val="26"/>
        </w:rPr>
      </w:pPr>
    </w:p>
    <w:sectPr w:rsidR="00024424" w:rsidRPr="000F3CAC" w:rsidSect="00537C5C">
      <w:headerReference w:type="default" r:id="rId7"/>
      <w:footerReference w:type="first" r:id="rId8"/>
      <w:pgSz w:w="11950" w:h="16901"/>
      <w:pgMar w:top="1134" w:right="612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424" w:rsidRDefault="009A45BB">
      <w:pPr>
        <w:spacing w:after="0" w:line="240" w:lineRule="auto"/>
      </w:pPr>
      <w:r>
        <w:separator/>
      </w:r>
    </w:p>
  </w:endnote>
  <w:endnote w:type="continuationSeparator" w:id="0">
    <w:p w:rsidR="00024424" w:rsidRDefault="009A4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747" w:rsidRPr="003E2747" w:rsidRDefault="003E2747" w:rsidP="003E2747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3E2747">
      <w:rPr>
        <w:rFonts w:ascii="Times New Roman" w:hAnsi="Times New Roman" w:cs="Times New Roman"/>
        <w:sz w:val="14"/>
        <w:szCs w:val="14"/>
      </w:rPr>
      <w:fldChar w:fldCharType="begin"/>
    </w:r>
    <w:r w:rsidRPr="003E2747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3E2747">
      <w:rPr>
        <w:rFonts w:ascii="Times New Roman" w:hAnsi="Times New Roman" w:cs="Times New Roman"/>
        <w:sz w:val="14"/>
        <w:szCs w:val="14"/>
      </w:rPr>
      <w:fldChar w:fldCharType="separate"/>
    </w:r>
    <w:r w:rsidR="004710A5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развитию\ЗП-VII-143\zp3-VII-143_v091220_budget01приложение50.docx</w:t>
    </w:r>
    <w:r w:rsidRPr="003E2747">
      <w:rPr>
        <w:rFonts w:ascii="Times New Roman" w:hAnsi="Times New Roman" w:cs="Times New Roman"/>
        <w:sz w:val="14"/>
        <w:szCs w:val="14"/>
      </w:rPr>
      <w:fldChar w:fldCharType="end"/>
    </w:r>
    <w:r w:rsidRPr="003E2747">
      <w:rPr>
        <w:rFonts w:ascii="Times New Roman" w:hAnsi="Times New Roman" w:cs="Times New Roman"/>
        <w:sz w:val="14"/>
        <w:szCs w:val="14"/>
      </w:rPr>
      <w:t>\</w:t>
    </w:r>
    <w:r w:rsidRPr="003E2747">
      <w:rPr>
        <w:rFonts w:ascii="Times New Roman" w:hAnsi="Times New Roman" w:cs="Times New Roman"/>
        <w:sz w:val="14"/>
        <w:szCs w:val="14"/>
      </w:rPr>
      <w:fldChar w:fldCharType="begin"/>
    </w:r>
    <w:r w:rsidRPr="003E2747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3E2747">
      <w:rPr>
        <w:rFonts w:ascii="Times New Roman" w:hAnsi="Times New Roman" w:cs="Times New Roman"/>
        <w:sz w:val="14"/>
        <w:szCs w:val="14"/>
      </w:rPr>
      <w:fldChar w:fldCharType="separate"/>
    </w:r>
    <w:r w:rsidR="004710A5">
      <w:rPr>
        <w:rFonts w:ascii="Times New Roman" w:hAnsi="Times New Roman" w:cs="Times New Roman"/>
        <w:noProof/>
        <w:sz w:val="14"/>
        <w:szCs w:val="14"/>
      </w:rPr>
      <w:t>org_budget01</w:t>
    </w:r>
    <w:r w:rsidRPr="003E2747">
      <w:rPr>
        <w:rFonts w:ascii="Times New Roman" w:hAnsi="Times New Roman" w:cs="Times New Roman"/>
        <w:sz w:val="14"/>
        <w:szCs w:val="14"/>
      </w:rPr>
      <w:fldChar w:fldCharType="end"/>
    </w:r>
    <w:r w:rsidRPr="003E2747">
      <w:rPr>
        <w:rFonts w:ascii="Times New Roman" w:hAnsi="Times New Roman" w:cs="Times New Roman"/>
        <w:sz w:val="14"/>
        <w:szCs w:val="14"/>
      </w:rPr>
      <w:t>\</w:t>
    </w:r>
    <w:r w:rsidRPr="003E2747">
      <w:rPr>
        <w:rFonts w:ascii="Times New Roman" w:hAnsi="Times New Roman" w:cs="Times New Roman"/>
        <w:sz w:val="14"/>
        <w:szCs w:val="14"/>
      </w:rPr>
      <w:fldChar w:fldCharType="begin"/>
    </w:r>
    <w:r w:rsidRPr="003E2747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3E2747">
      <w:rPr>
        <w:rFonts w:ascii="Times New Roman" w:hAnsi="Times New Roman" w:cs="Times New Roman"/>
        <w:sz w:val="14"/>
        <w:szCs w:val="14"/>
      </w:rPr>
      <w:fldChar w:fldCharType="separate"/>
    </w:r>
    <w:r w:rsidR="004710A5">
      <w:rPr>
        <w:rFonts w:ascii="Times New Roman" w:hAnsi="Times New Roman" w:cs="Times New Roman"/>
        <w:noProof/>
        <w:sz w:val="14"/>
        <w:szCs w:val="14"/>
      </w:rPr>
      <w:t>02.12.2020 19:40:52</w:t>
    </w:r>
    <w:r w:rsidRPr="003E2747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424" w:rsidRDefault="009A45BB">
      <w:pPr>
        <w:spacing w:after="0" w:line="240" w:lineRule="auto"/>
      </w:pPr>
      <w:r>
        <w:separator/>
      </w:r>
    </w:p>
  </w:footnote>
  <w:footnote w:type="continuationSeparator" w:id="0">
    <w:p w:rsidR="00024424" w:rsidRDefault="009A4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424" w:rsidRDefault="009A45B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E16DDC">
      <w:rPr>
        <w:rFonts w:ascii="Times New Roman" w:hAnsi="Times New Roman" w:cs="Times New Roman"/>
        <w:noProof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  <w:r>
      <w:rPr>
        <w:rFonts w:ascii="Times New Roman" w:hAnsi="Times New Roman" w:cs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5A8"/>
    <w:rsid w:val="00024424"/>
    <w:rsid w:val="000F3CAC"/>
    <w:rsid w:val="003B78EC"/>
    <w:rsid w:val="003E2747"/>
    <w:rsid w:val="004710A5"/>
    <w:rsid w:val="00537C5C"/>
    <w:rsid w:val="00592C27"/>
    <w:rsid w:val="00604D13"/>
    <w:rsid w:val="00612A50"/>
    <w:rsid w:val="007E25A8"/>
    <w:rsid w:val="00916E5E"/>
    <w:rsid w:val="009A45BB"/>
    <w:rsid w:val="00AE3FBC"/>
    <w:rsid w:val="00B85492"/>
    <w:rsid w:val="00B85FCA"/>
    <w:rsid w:val="00D320D1"/>
    <w:rsid w:val="00E16DDC"/>
    <w:rsid w:val="00F9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2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2747"/>
  </w:style>
  <w:style w:type="paragraph" w:styleId="a5">
    <w:name w:val="footer"/>
    <w:basedOn w:val="a"/>
    <w:link w:val="a6"/>
    <w:uiPriority w:val="99"/>
    <w:unhideWhenUsed/>
    <w:rsid w:val="003E2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2747"/>
  </w:style>
  <w:style w:type="paragraph" w:styleId="a7">
    <w:name w:val="Balloon Text"/>
    <w:basedOn w:val="a"/>
    <w:link w:val="a8"/>
    <w:uiPriority w:val="99"/>
    <w:semiHidden/>
    <w:unhideWhenUsed/>
    <w:rsid w:val="00612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2A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2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2747"/>
  </w:style>
  <w:style w:type="paragraph" w:styleId="a5">
    <w:name w:val="footer"/>
    <w:basedOn w:val="a"/>
    <w:link w:val="a6"/>
    <w:uiPriority w:val="99"/>
    <w:unhideWhenUsed/>
    <w:rsid w:val="003E2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2747"/>
  </w:style>
  <w:style w:type="paragraph" w:styleId="a7">
    <w:name w:val="Balloon Text"/>
    <w:basedOn w:val="a"/>
    <w:link w:val="a8"/>
    <w:uiPriority w:val="99"/>
    <w:semiHidden/>
    <w:unhideWhenUsed/>
    <w:rsid w:val="00612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2A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CB533FAB</Template>
  <TotalTime>6</TotalTime>
  <Pages>1</Pages>
  <Words>167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 16.09.2020 08:45:18</dc:subject>
  <dc:creator>Keysystems.DWH2.ReportDesigner</dc:creator>
  <cp:lastModifiedBy>org_budget01</cp:lastModifiedBy>
  <cp:revision>12</cp:revision>
  <cp:lastPrinted>2020-12-02T09:40:00Z</cp:lastPrinted>
  <dcterms:created xsi:type="dcterms:W3CDTF">2020-10-12T08:29:00Z</dcterms:created>
  <dcterms:modified xsi:type="dcterms:W3CDTF">2020-12-02T09:41:00Z</dcterms:modified>
</cp:coreProperties>
</file>