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C0" w:rsidRPr="0051709F" w:rsidRDefault="0051709F" w:rsidP="0051709F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865FC0" w:rsidRPr="0051709F">
        <w:rPr>
          <w:rFonts w:ascii="Times New Roman" w:hAnsi="Times New Roman"/>
          <w:color w:val="000000"/>
          <w:sz w:val="26"/>
          <w:szCs w:val="26"/>
        </w:rPr>
        <w:t xml:space="preserve">Приложение </w:t>
      </w:r>
      <w:r w:rsidR="00D73FA8" w:rsidRPr="0051709F">
        <w:rPr>
          <w:rFonts w:ascii="Times New Roman" w:hAnsi="Times New Roman"/>
          <w:color w:val="000000"/>
          <w:sz w:val="26"/>
          <w:szCs w:val="26"/>
        </w:rPr>
        <w:t>4</w:t>
      </w:r>
      <w:r w:rsidR="00AE511F">
        <w:rPr>
          <w:rFonts w:ascii="Times New Roman" w:hAnsi="Times New Roman"/>
          <w:color w:val="000000"/>
          <w:sz w:val="26"/>
          <w:szCs w:val="26"/>
        </w:rPr>
        <w:t>7</w:t>
      </w:r>
    </w:p>
    <w:p w:rsidR="00865FC0" w:rsidRPr="0051709F" w:rsidRDefault="0051709F" w:rsidP="0051709F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color w:val="000000"/>
          <w:sz w:val="26"/>
          <w:szCs w:val="26"/>
        </w:rPr>
      </w:pPr>
      <w:r w:rsidRPr="0051709F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865FC0" w:rsidRPr="0051709F"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865FC0" w:rsidRPr="0051709F" w:rsidRDefault="0051709F" w:rsidP="0051709F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color w:val="000000"/>
          <w:sz w:val="26"/>
          <w:szCs w:val="26"/>
        </w:rPr>
      </w:pPr>
      <w:r w:rsidRPr="0051709F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865FC0" w:rsidRPr="0051709F">
        <w:rPr>
          <w:rFonts w:ascii="Times New Roman" w:hAnsi="Times New Roman"/>
          <w:color w:val="000000"/>
          <w:sz w:val="26"/>
          <w:szCs w:val="26"/>
        </w:rPr>
        <w:t>от</w:t>
      </w:r>
      <w:r w:rsidR="00D314EF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bookmarkStart w:id="0" w:name="_GoBack"/>
      <w:bookmarkEnd w:id="0"/>
      <w:r w:rsidR="00865FC0" w:rsidRPr="0051709F">
        <w:rPr>
          <w:rFonts w:ascii="Times New Roman" w:hAnsi="Times New Roman"/>
          <w:color w:val="000000"/>
          <w:sz w:val="26"/>
          <w:szCs w:val="26"/>
        </w:rPr>
        <w:t>№</w:t>
      </w:r>
    </w:p>
    <w:p w:rsidR="00865FC0" w:rsidRPr="0051709F" w:rsidRDefault="0086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65FC0" w:rsidRDefault="0086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65FC0" w:rsidRDefault="00865F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865FC0" w:rsidRDefault="00865FC0" w:rsidP="00481D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Закона Хабаровского края от 24 ноября 2010 года № 49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«О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правонарушениях» на 2021 год и на плановый период 2022 и 2023 годов</w:t>
      </w:r>
    </w:p>
    <w:p w:rsidR="00D32FF6" w:rsidRPr="00D32FF6" w:rsidRDefault="00D32FF6" w:rsidP="00481D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865FC0" w:rsidRDefault="00865F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695"/>
      </w:tblGrid>
      <w:tr w:rsidR="00713F6B" w:rsidTr="005778A5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921" w:rsidRDefault="00EA2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921" w:rsidRDefault="00EA2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EA2921" w:rsidTr="005778A5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921" w:rsidRDefault="00EA2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921" w:rsidRDefault="00EA2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921" w:rsidRDefault="00EA2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921" w:rsidRDefault="00EA2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EA2921" w:rsidRDefault="00EA29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695"/>
      </w:tblGrid>
      <w:tr w:rsidR="00EA2921" w:rsidRPr="00DB75CA" w:rsidTr="005778A5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6 533,22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6 533,23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6 533,23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2 914,08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2 914,10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2 914,10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844,31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844,31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844,31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Заветы Ильича»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Лососина»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Майский»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«Город Советская Гавань»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527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844,31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844,31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844,31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Городское поселение «Город 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Николаевск-на-Амуре»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Городское поселение «Рабочий поселок Лазарев»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Магинское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Многовершинный»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Красносельское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945,99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945,99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945,99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«Город Амурск»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Эльбанское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городское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Болоньское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Вознесенское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Санболинское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Литовское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Падалинское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681,30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681,29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681,29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Городское поселение «Город Бикин»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Бикинского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Лермонтовское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Бикинского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Лесопильное»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Бикинского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620,88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620,88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620,88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Нельканское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-Майского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Аян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-Майского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838,36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838,36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838,36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Городское поселение «Рабочий поселок Ванино»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Ванинского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Высокогорненское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городское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Ванинского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Городское поселение «Рабочий поселок Октябрьский»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Ванинского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Кенадское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Ванинского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Монгохто»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Ванинского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Токи»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Ванинского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Тумнин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Ванинского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Верхнебуреинский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826,45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826,45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826,45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Городское поселение «Рабочий поселок Чегдомын»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1274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Новоургальское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городское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980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Тырминское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966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Сулукское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57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687,19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687,18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687,18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</w:t>
            </w:r>
            <w:r w:rsidR="00241A5D"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Поселок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Дормидонтовка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Отрадное»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1250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«Город Вяземский»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485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829,50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829,50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829,50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Большая Картель»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984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Гайтерское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Молодежный» Комсомольского 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Нижнетамбовское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Новый Мир»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Пивань»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Селихинское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Снежненское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Уктурское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Хурба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Ягодненское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719,49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719,48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719,48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Городское поселение «Рабочий поселок Переяславка»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Городское поселение «Рабочий поселок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Мухен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Хорское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городское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Бичевское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Георгиевское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Долминское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Дурмин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Кондратьевское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Марусинское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Могилевское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Оборское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Полетненское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Святогорское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Ситинское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820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Сукпай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877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Черняевское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535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683,79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683,78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683,78</w:t>
            </w:r>
          </w:p>
        </w:tc>
      </w:tr>
      <w:tr w:rsidR="00EA2921" w:rsidRPr="00DB75CA" w:rsidTr="005778A5">
        <w:trPr>
          <w:trHeight w:val="1054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Троицкое»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1115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Джонка»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Дубовомысское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75CA" w:rsidRDefault="00DB75CA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1156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Иннокентьевка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Лидогинское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Маяк»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Найхинское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Синдинское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650,48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650,49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650,49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Охотск»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Булгинское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528,10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528,10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528,10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имени Полины Осипенко»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Бриаканское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Херпучинское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5778A5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839,20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839,20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839,20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Горненское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Березовское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Горин»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709F" w:rsidRPr="00DB75CA" w:rsidRDefault="0051709F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Дукинское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Харпичанское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Хурмулинское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Эворон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1320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Солнечный»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527,25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527,25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527,25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Тугур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Удское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1092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Чумикан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843,45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843,45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843,45</w:t>
            </w:r>
          </w:p>
        </w:tc>
      </w:tr>
      <w:tr w:rsidR="00EA2921" w:rsidRPr="00DB75CA" w:rsidTr="005778A5">
        <w:trPr>
          <w:trHeight w:val="1205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Богородское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Булава»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Де-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Кастринское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Киселевское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Мариинское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Софийск»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Сусанинское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Циммермановка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»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Ульчского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798,99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798,99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798,99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Корфовское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городское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Анастасьевское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Бычиха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5778A5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Восточное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Галкинское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Дружбинское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Елабужское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Ильинка»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Корсаковское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Князе-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Волконское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Казакевичево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Куканское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Малышевское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Мирненское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Мичуринское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Некрасовка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Осиновореченское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Побединское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Ракитненское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Сергеевское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4E9D" w:rsidRPr="00DB75CA" w:rsidRDefault="00C64E9D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Тополевское</w:t>
            </w:r>
            <w:proofErr w:type="spellEnd"/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color w:val="000000"/>
                <w:sz w:val="26"/>
                <w:szCs w:val="26"/>
              </w:rPr>
              <w:t>2,20</w:t>
            </w:r>
          </w:p>
        </w:tc>
      </w:tr>
      <w:tr w:rsidR="00EA2921" w:rsidRPr="00DB75CA" w:rsidTr="005778A5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22 411,54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22 411,54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A2921" w:rsidRPr="00DB75CA" w:rsidRDefault="00EA2921" w:rsidP="00DB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75C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22 411,54</w:t>
            </w:r>
          </w:p>
        </w:tc>
      </w:tr>
    </w:tbl>
    <w:p w:rsidR="00865FC0" w:rsidRDefault="00865FC0" w:rsidP="0086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1709F" w:rsidRDefault="0051709F" w:rsidP="0086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318AB" w:rsidRDefault="00E318AB" w:rsidP="0086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318AB" w:rsidRDefault="00E318AB" w:rsidP="0086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65FC0" w:rsidRDefault="00865FC0" w:rsidP="0086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865FC0" w:rsidRDefault="00865FC0" w:rsidP="0086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EA2921" w:rsidRDefault="00865FC0" w:rsidP="001E1FCC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  <w:t xml:space="preserve">         </w:t>
      </w:r>
      <w:r w:rsidR="00DB75CA">
        <w:rPr>
          <w:rFonts w:ascii="Arial" w:hAnsi="Arial" w:cs="Arial"/>
          <w:sz w:val="2"/>
          <w:szCs w:val="2"/>
        </w:rPr>
        <w:t xml:space="preserve">  </w:t>
      </w:r>
      <w:r>
        <w:rPr>
          <w:rFonts w:ascii="Arial" w:hAnsi="Arial" w:cs="Arial"/>
          <w:sz w:val="2"/>
          <w:szCs w:val="2"/>
        </w:rPr>
        <w:t xml:space="preserve">    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EA2921" w:rsidSect="00481D42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516" w:rsidRDefault="00E31516">
      <w:pPr>
        <w:spacing w:after="0" w:line="240" w:lineRule="auto"/>
      </w:pPr>
      <w:r>
        <w:separator/>
      </w:r>
    </w:p>
  </w:endnote>
  <w:endnote w:type="continuationSeparator" w:id="0">
    <w:p w:rsidR="00E31516" w:rsidRDefault="00E31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8AB" w:rsidRPr="00DB75CA" w:rsidRDefault="00DB75CA" w:rsidP="00DB75CA">
    <w:pPr>
      <w:pStyle w:val="a5"/>
      <w:jc w:val="both"/>
    </w:pPr>
    <w:r w:rsidRPr="00E318AB">
      <w:rPr>
        <w:rFonts w:ascii="Times New Roman" w:hAnsi="Times New Roman"/>
        <w:sz w:val="14"/>
        <w:szCs w:val="14"/>
      </w:rPr>
      <w:fldChar w:fldCharType="begin"/>
    </w:r>
    <w:r w:rsidRPr="00E318AB">
      <w:rPr>
        <w:rFonts w:ascii="Times New Roman" w:hAnsi="Times New Roman"/>
        <w:sz w:val="14"/>
        <w:szCs w:val="14"/>
      </w:rPr>
      <w:instrText xml:space="preserve"> FILENAME  \p  \* MERGEFORMAT </w:instrText>
    </w:r>
    <w:r w:rsidRPr="00E318AB">
      <w:rPr>
        <w:rFonts w:ascii="Times New Roman" w:hAnsi="Times New Roman"/>
        <w:sz w:val="14"/>
        <w:szCs w:val="14"/>
      </w:rPr>
      <w:fldChar w:fldCharType="separate"/>
    </w:r>
    <w:r w:rsidR="00D314EF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развитию\ЗП-VII-143\zp3-VII-143_v091220_budget01приложение47.docx</w:t>
    </w:r>
    <w:r w:rsidRPr="00E318AB">
      <w:rPr>
        <w:rFonts w:ascii="Times New Roman" w:hAnsi="Times New Roman"/>
        <w:sz w:val="14"/>
        <w:szCs w:val="14"/>
      </w:rPr>
      <w:fldChar w:fldCharType="end"/>
    </w:r>
    <w:r w:rsidRPr="00E318AB">
      <w:rPr>
        <w:rFonts w:ascii="Times New Roman" w:hAnsi="Times New Roman"/>
        <w:sz w:val="14"/>
        <w:szCs w:val="14"/>
      </w:rPr>
      <w:t>\</w:t>
    </w:r>
    <w:r w:rsidRPr="00E318AB">
      <w:rPr>
        <w:rFonts w:ascii="Times New Roman" w:hAnsi="Times New Roman"/>
        <w:sz w:val="14"/>
        <w:szCs w:val="14"/>
      </w:rPr>
      <w:fldChar w:fldCharType="begin"/>
    </w:r>
    <w:r w:rsidRPr="00E318AB">
      <w:rPr>
        <w:rFonts w:ascii="Times New Roman" w:hAnsi="Times New Roman"/>
        <w:sz w:val="14"/>
        <w:szCs w:val="14"/>
      </w:rPr>
      <w:instrText xml:space="preserve"> USERNAME   \* MERGEFORMAT </w:instrText>
    </w:r>
    <w:r w:rsidRPr="00E318AB">
      <w:rPr>
        <w:rFonts w:ascii="Times New Roman" w:hAnsi="Times New Roman"/>
        <w:sz w:val="14"/>
        <w:szCs w:val="14"/>
      </w:rPr>
      <w:fldChar w:fldCharType="separate"/>
    </w:r>
    <w:r w:rsidR="00D314EF">
      <w:rPr>
        <w:rFonts w:ascii="Times New Roman" w:hAnsi="Times New Roman"/>
        <w:noProof/>
        <w:sz w:val="14"/>
        <w:szCs w:val="14"/>
      </w:rPr>
      <w:t>org_budget01</w:t>
    </w:r>
    <w:r w:rsidRPr="00E318AB">
      <w:rPr>
        <w:rFonts w:ascii="Times New Roman" w:hAnsi="Times New Roman"/>
        <w:sz w:val="14"/>
        <w:szCs w:val="14"/>
      </w:rPr>
      <w:fldChar w:fldCharType="end"/>
    </w:r>
    <w:r w:rsidRPr="00E318AB">
      <w:rPr>
        <w:rFonts w:ascii="Times New Roman" w:hAnsi="Times New Roman"/>
        <w:sz w:val="14"/>
        <w:szCs w:val="14"/>
      </w:rPr>
      <w:t>\</w:t>
    </w:r>
    <w:r w:rsidRPr="00E318AB">
      <w:rPr>
        <w:rFonts w:ascii="Times New Roman" w:hAnsi="Times New Roman"/>
        <w:sz w:val="14"/>
        <w:szCs w:val="14"/>
      </w:rPr>
      <w:fldChar w:fldCharType="begin"/>
    </w:r>
    <w:r w:rsidRPr="00E318AB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E318AB">
      <w:rPr>
        <w:rFonts w:ascii="Times New Roman" w:hAnsi="Times New Roman"/>
        <w:sz w:val="14"/>
        <w:szCs w:val="14"/>
      </w:rPr>
      <w:fldChar w:fldCharType="separate"/>
    </w:r>
    <w:r w:rsidR="00D314EF">
      <w:rPr>
        <w:rFonts w:ascii="Times New Roman" w:hAnsi="Times New Roman"/>
        <w:noProof/>
        <w:sz w:val="14"/>
        <w:szCs w:val="14"/>
      </w:rPr>
      <w:t>02.12.2020 19:37:30</w:t>
    </w:r>
    <w:r w:rsidRPr="00E318AB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8AB" w:rsidRPr="00E318AB" w:rsidRDefault="00E318AB" w:rsidP="00E318AB">
    <w:pPr>
      <w:pStyle w:val="a5"/>
      <w:jc w:val="both"/>
      <w:rPr>
        <w:rFonts w:ascii="Times New Roman" w:hAnsi="Times New Roman"/>
        <w:sz w:val="14"/>
        <w:szCs w:val="14"/>
      </w:rPr>
    </w:pPr>
    <w:r w:rsidRPr="00E318AB">
      <w:rPr>
        <w:rFonts w:ascii="Times New Roman" w:hAnsi="Times New Roman"/>
        <w:sz w:val="14"/>
        <w:szCs w:val="14"/>
      </w:rPr>
      <w:fldChar w:fldCharType="begin"/>
    </w:r>
    <w:r w:rsidRPr="00E318AB">
      <w:rPr>
        <w:rFonts w:ascii="Times New Roman" w:hAnsi="Times New Roman"/>
        <w:sz w:val="14"/>
        <w:szCs w:val="14"/>
      </w:rPr>
      <w:instrText xml:space="preserve"> FILENAME  \p  \* MERGEFORMAT </w:instrText>
    </w:r>
    <w:r w:rsidRPr="00E318AB">
      <w:rPr>
        <w:rFonts w:ascii="Times New Roman" w:hAnsi="Times New Roman"/>
        <w:sz w:val="14"/>
        <w:szCs w:val="14"/>
      </w:rPr>
      <w:fldChar w:fldCharType="separate"/>
    </w:r>
    <w:r w:rsidR="00D314EF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развитию\ЗП-VII-143\zp3-VII-143_v091220_budget01приложение47.docx</w:t>
    </w:r>
    <w:r w:rsidRPr="00E318AB">
      <w:rPr>
        <w:rFonts w:ascii="Times New Roman" w:hAnsi="Times New Roman"/>
        <w:sz w:val="14"/>
        <w:szCs w:val="14"/>
      </w:rPr>
      <w:fldChar w:fldCharType="end"/>
    </w:r>
    <w:r w:rsidRPr="00E318AB">
      <w:rPr>
        <w:rFonts w:ascii="Times New Roman" w:hAnsi="Times New Roman"/>
        <w:sz w:val="14"/>
        <w:szCs w:val="14"/>
      </w:rPr>
      <w:t>\</w:t>
    </w:r>
    <w:r w:rsidRPr="00E318AB">
      <w:rPr>
        <w:rFonts w:ascii="Times New Roman" w:hAnsi="Times New Roman"/>
        <w:sz w:val="14"/>
        <w:szCs w:val="14"/>
      </w:rPr>
      <w:fldChar w:fldCharType="begin"/>
    </w:r>
    <w:r w:rsidRPr="00E318AB">
      <w:rPr>
        <w:rFonts w:ascii="Times New Roman" w:hAnsi="Times New Roman"/>
        <w:sz w:val="14"/>
        <w:szCs w:val="14"/>
      </w:rPr>
      <w:instrText xml:space="preserve"> USERNAME   \* MERGEFORMAT </w:instrText>
    </w:r>
    <w:r w:rsidRPr="00E318AB">
      <w:rPr>
        <w:rFonts w:ascii="Times New Roman" w:hAnsi="Times New Roman"/>
        <w:sz w:val="14"/>
        <w:szCs w:val="14"/>
      </w:rPr>
      <w:fldChar w:fldCharType="separate"/>
    </w:r>
    <w:r w:rsidR="00D314EF">
      <w:rPr>
        <w:rFonts w:ascii="Times New Roman" w:hAnsi="Times New Roman"/>
        <w:noProof/>
        <w:sz w:val="14"/>
        <w:szCs w:val="14"/>
      </w:rPr>
      <w:t>org_budget01</w:t>
    </w:r>
    <w:r w:rsidRPr="00E318AB">
      <w:rPr>
        <w:rFonts w:ascii="Times New Roman" w:hAnsi="Times New Roman"/>
        <w:sz w:val="14"/>
        <w:szCs w:val="14"/>
      </w:rPr>
      <w:fldChar w:fldCharType="end"/>
    </w:r>
    <w:r w:rsidRPr="00E318AB">
      <w:rPr>
        <w:rFonts w:ascii="Times New Roman" w:hAnsi="Times New Roman"/>
        <w:sz w:val="14"/>
        <w:szCs w:val="14"/>
      </w:rPr>
      <w:t>\</w:t>
    </w:r>
    <w:r w:rsidRPr="00E318AB">
      <w:rPr>
        <w:rFonts w:ascii="Times New Roman" w:hAnsi="Times New Roman"/>
        <w:sz w:val="14"/>
        <w:szCs w:val="14"/>
      </w:rPr>
      <w:fldChar w:fldCharType="begin"/>
    </w:r>
    <w:r w:rsidRPr="00E318AB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E318AB">
      <w:rPr>
        <w:rFonts w:ascii="Times New Roman" w:hAnsi="Times New Roman"/>
        <w:sz w:val="14"/>
        <w:szCs w:val="14"/>
      </w:rPr>
      <w:fldChar w:fldCharType="separate"/>
    </w:r>
    <w:r w:rsidR="00D314EF">
      <w:rPr>
        <w:rFonts w:ascii="Times New Roman" w:hAnsi="Times New Roman"/>
        <w:noProof/>
        <w:sz w:val="14"/>
        <w:szCs w:val="14"/>
      </w:rPr>
      <w:t>02.12.2020 19:37:30</w:t>
    </w:r>
    <w:r w:rsidRPr="00E318AB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516" w:rsidRDefault="00E31516">
      <w:pPr>
        <w:spacing w:after="0" w:line="240" w:lineRule="auto"/>
      </w:pPr>
      <w:r>
        <w:separator/>
      </w:r>
    </w:p>
  </w:footnote>
  <w:footnote w:type="continuationSeparator" w:id="0">
    <w:p w:rsidR="00E31516" w:rsidRDefault="00E31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FC0" w:rsidRDefault="0051709F" w:rsidP="00865FC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6"/>
        <w:szCs w:val="26"/>
      </w:rPr>
    </w:pPr>
    <w:r>
      <w:rPr>
        <w:rFonts w:ascii="Times New Roman" w:hAnsi="Times New Roman"/>
        <w:color w:val="000000"/>
        <w:sz w:val="26"/>
        <w:szCs w:val="26"/>
      </w:rPr>
      <w:t xml:space="preserve">                                 </w:t>
    </w:r>
    <w:r w:rsidR="00E318AB">
      <w:rPr>
        <w:rFonts w:ascii="Times New Roman" w:hAnsi="Times New Roman"/>
        <w:color w:val="000000"/>
        <w:sz w:val="26"/>
        <w:szCs w:val="26"/>
      </w:rPr>
      <w:t xml:space="preserve">           </w:t>
    </w:r>
    <w:r>
      <w:rPr>
        <w:rFonts w:ascii="Times New Roman" w:hAnsi="Times New Roman"/>
        <w:color w:val="000000"/>
        <w:sz w:val="26"/>
        <w:szCs w:val="26"/>
      </w:rPr>
      <w:t xml:space="preserve"> </w:t>
    </w:r>
    <w:r w:rsidR="00EA2921">
      <w:rPr>
        <w:rFonts w:ascii="Times New Roman" w:hAnsi="Times New Roman"/>
        <w:color w:val="000000"/>
        <w:sz w:val="26"/>
        <w:szCs w:val="26"/>
      </w:rPr>
      <w:fldChar w:fldCharType="begin"/>
    </w:r>
    <w:r w:rsidR="00EA2921">
      <w:rPr>
        <w:rFonts w:ascii="Times New Roman" w:hAnsi="Times New Roman"/>
        <w:color w:val="000000"/>
        <w:sz w:val="26"/>
        <w:szCs w:val="26"/>
      </w:rPr>
      <w:instrText>PAGE</w:instrText>
    </w:r>
    <w:r w:rsidR="00EA2921">
      <w:rPr>
        <w:rFonts w:ascii="Times New Roman" w:hAnsi="Times New Roman"/>
        <w:color w:val="000000"/>
        <w:sz w:val="26"/>
        <w:szCs w:val="26"/>
      </w:rPr>
      <w:fldChar w:fldCharType="separate"/>
    </w:r>
    <w:r w:rsidR="00D314EF">
      <w:rPr>
        <w:rFonts w:ascii="Times New Roman" w:hAnsi="Times New Roman"/>
        <w:noProof/>
        <w:color w:val="000000"/>
        <w:sz w:val="26"/>
        <w:szCs w:val="26"/>
      </w:rPr>
      <w:t>11</w:t>
    </w:r>
    <w:r w:rsidR="00EA2921"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Продолжение приложения 4</w:t>
    </w:r>
    <w:r w:rsidR="00DB75CA">
      <w:rPr>
        <w:rFonts w:ascii="Times New Roman" w:hAnsi="Times New Roman"/>
        <w:color w:val="000000"/>
        <w:sz w:val="26"/>
        <w:szCs w:val="26"/>
      </w:rPr>
      <w:t>7</w:t>
    </w:r>
  </w:p>
  <w:p w:rsidR="00EA2921" w:rsidRDefault="00EA292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t xml:space="preserve">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F6B"/>
    <w:rsid w:val="00087209"/>
    <w:rsid w:val="000F4B3B"/>
    <w:rsid w:val="001E1FCC"/>
    <w:rsid w:val="00241A5D"/>
    <w:rsid w:val="00481D42"/>
    <w:rsid w:val="0051709F"/>
    <w:rsid w:val="005778A5"/>
    <w:rsid w:val="006D2C7C"/>
    <w:rsid w:val="00713F6B"/>
    <w:rsid w:val="00865FC0"/>
    <w:rsid w:val="00956685"/>
    <w:rsid w:val="00AE511F"/>
    <w:rsid w:val="00C64E9D"/>
    <w:rsid w:val="00D17B53"/>
    <w:rsid w:val="00D314EF"/>
    <w:rsid w:val="00D32FF6"/>
    <w:rsid w:val="00D73FA8"/>
    <w:rsid w:val="00DB75CA"/>
    <w:rsid w:val="00E31516"/>
    <w:rsid w:val="00E318AB"/>
    <w:rsid w:val="00E345C8"/>
    <w:rsid w:val="00EA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5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5FC0"/>
  </w:style>
  <w:style w:type="paragraph" w:styleId="a5">
    <w:name w:val="footer"/>
    <w:basedOn w:val="a"/>
    <w:link w:val="a6"/>
    <w:uiPriority w:val="99"/>
    <w:unhideWhenUsed/>
    <w:rsid w:val="00865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5F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5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5FC0"/>
  </w:style>
  <w:style w:type="paragraph" w:styleId="a5">
    <w:name w:val="footer"/>
    <w:basedOn w:val="a"/>
    <w:link w:val="a6"/>
    <w:uiPriority w:val="99"/>
    <w:unhideWhenUsed/>
    <w:rsid w:val="00865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5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97BDA81</Template>
  <TotalTime>23</TotalTime>
  <Pages>11</Pages>
  <Words>1610</Words>
  <Characters>12544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10</cp:revision>
  <cp:lastPrinted>2020-12-02T09:37:00Z</cp:lastPrinted>
  <dcterms:created xsi:type="dcterms:W3CDTF">2020-10-12T08:28:00Z</dcterms:created>
  <dcterms:modified xsi:type="dcterms:W3CDTF">2020-12-02T09:37:00Z</dcterms:modified>
</cp:coreProperties>
</file>