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01" w:rsidRDefault="00B81F01" w:rsidP="00384464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 w:rsidR="00EE5606">
        <w:rPr>
          <w:rFonts w:ascii="Times New Roman" w:hAnsi="Times New Roman" w:cs="Times New Roman"/>
          <w:color w:val="000000"/>
          <w:sz w:val="26"/>
          <w:szCs w:val="26"/>
        </w:rPr>
        <w:t>41</w:t>
      </w:r>
    </w:p>
    <w:p w:rsidR="00B81F01" w:rsidRDefault="00B81F01" w:rsidP="00384464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 Закону Хабаровского края</w:t>
      </w:r>
    </w:p>
    <w:p w:rsidR="00B81F01" w:rsidRDefault="00B81F01" w:rsidP="00384464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="00D63FD8">
        <w:rPr>
          <w:rFonts w:ascii="Times New Roman" w:hAnsi="Times New Roman" w:cs="Times New Roman"/>
          <w:color w:val="000000"/>
          <w:sz w:val="26"/>
          <w:szCs w:val="26"/>
        </w:rPr>
        <w:t xml:space="preserve"> 09.12.2020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>№</w:t>
      </w:r>
    </w:p>
    <w:p w:rsidR="00B81F01" w:rsidRDefault="00B81F01" w:rsidP="00384464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/>
          <w:sz w:val="26"/>
          <w:szCs w:val="26"/>
        </w:rPr>
      </w:pPr>
    </w:p>
    <w:p w:rsidR="00B81F01" w:rsidRDefault="00B81F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84464" w:rsidRDefault="003844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81F01" w:rsidRDefault="00B81F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Распределение субвенций</w:t>
      </w:r>
    </w:p>
    <w:p w:rsidR="00B81F01" w:rsidRDefault="00B81F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реализацию Закона Хабаровского края от 31 октября 2007 года №</w:t>
      </w:r>
      <w:r w:rsidR="005F0AB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150</w:t>
      </w:r>
      <w:r w:rsidR="005F0AB5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«О наделении органов местного самоуправления государственными полномочиями Хабаровского края по компенсации организациям убытков, связанных с применением регулируемых </w:t>
      </w:r>
      <w:r w:rsidR="00122D4D">
        <w:rPr>
          <w:rFonts w:ascii="Times New Roman" w:hAnsi="Times New Roman" w:cs="Times New Roman"/>
          <w:b/>
          <w:bCs/>
          <w:color w:val="000000"/>
          <w:sz w:val="26"/>
          <w:szCs w:val="26"/>
        </w:rPr>
        <w:t>цен (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тарифов) на тепловую энергию, поставляемую населению» на 2021 год и на плановый период 2022 и 2023 годов</w:t>
      </w:r>
    </w:p>
    <w:p w:rsidR="007649E8" w:rsidRPr="007649E8" w:rsidRDefault="007649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81F01" w:rsidRDefault="00B81F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9421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817"/>
      </w:tblGrid>
      <w:tr w:rsidR="00810D65" w:rsidTr="004523AF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988" w:rsidRDefault="005F0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20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988" w:rsidRDefault="005F0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7F4988" w:rsidTr="004523AF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988" w:rsidRDefault="007F4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988" w:rsidRDefault="005F0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988" w:rsidRDefault="005F0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4988" w:rsidRDefault="005F0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5F0AB5" w:rsidRPr="005F0AB5" w:rsidRDefault="005F0AB5" w:rsidP="005F0AB5">
      <w:pPr>
        <w:spacing w:after="0" w:line="240" w:lineRule="auto"/>
        <w:contextualSpacing/>
        <w:rPr>
          <w:sz w:val="2"/>
          <w:szCs w:val="2"/>
        </w:rPr>
      </w:pPr>
    </w:p>
    <w:tbl>
      <w:tblPr>
        <w:tblW w:w="9421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817"/>
      </w:tblGrid>
      <w:tr w:rsidR="007F4988" w:rsidRPr="00384464" w:rsidTr="004523AF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44 185,54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58 570,03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65 478,16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82 120,36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72 391,61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73 558,43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125 564,28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126 164,19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126 932,64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57 101,10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54 375,91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54 674,81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100 214,03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99 607,61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101 893,38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8 077,93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7 486,86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7 400,49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567 219,66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554 413,83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557 597,91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199 211,93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196 782,16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202 914,10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104 742,52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97 569,52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99 055,08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179 101,92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177 695,56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178 766,88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156 459,07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156 922,58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160 959,32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23 504,36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21 253,17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21 448,51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231 560,43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210 121,09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208 322,04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84464" w:rsidRDefault="00384464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84464" w:rsidRDefault="00384464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4 401,80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84464" w:rsidRDefault="00384464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84464" w:rsidRDefault="00384464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4 299,34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384464" w:rsidRDefault="00384464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84464" w:rsidRDefault="00384464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4 208,51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144 142,70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161 004,57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132 167,09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9 820,05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9 463,64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9 383,26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6 377,53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7 756,65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7 929,73</w:t>
            </w:r>
          </w:p>
        </w:tc>
      </w:tr>
      <w:tr w:rsidR="007F4988" w:rsidRPr="00384464" w:rsidTr="004523AF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403 953,03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419 105,95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421 807,72</w:t>
            </w:r>
          </w:p>
        </w:tc>
      </w:tr>
      <w:tr w:rsidR="007F4988" w:rsidRPr="00384464" w:rsidTr="004523AF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2 447 758,24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2 434 984,27</w:t>
            </w:r>
          </w:p>
        </w:tc>
        <w:tc>
          <w:tcPr>
            <w:tcW w:w="1817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7F4988" w:rsidRPr="00384464" w:rsidRDefault="005F0AB5" w:rsidP="003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844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2 434 498,06</w:t>
            </w:r>
          </w:p>
        </w:tc>
      </w:tr>
    </w:tbl>
    <w:p w:rsidR="005F0AB5" w:rsidRDefault="005F0AB5" w:rsidP="005F0A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F0AB5" w:rsidRDefault="005F0AB5" w:rsidP="005F0A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F0AB5" w:rsidRDefault="005F0AB5" w:rsidP="005F0A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F0AB5" w:rsidRDefault="005F0AB5" w:rsidP="005F0A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F0AB5" w:rsidRDefault="005F0AB5" w:rsidP="005F0A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5F0AB5" w:rsidRDefault="005F0AB5" w:rsidP="005F0A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344CCA" w:rsidRDefault="00344CCA" w:rsidP="005F0A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 </w:t>
      </w:r>
      <w:r w:rsidR="00384464">
        <w:rPr>
          <w:rFonts w:ascii="Times New Roman" w:hAnsi="Times New Roman"/>
          <w:color w:val="000000"/>
          <w:sz w:val="26"/>
          <w:szCs w:val="26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344CCA" w:rsidSect="00384464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988" w:rsidRDefault="005F0AB5">
      <w:pPr>
        <w:spacing w:after="0" w:line="240" w:lineRule="auto"/>
      </w:pPr>
      <w:r>
        <w:separator/>
      </w:r>
    </w:p>
  </w:endnote>
  <w:endnote w:type="continuationSeparator" w:id="0">
    <w:p w:rsidR="007F4988" w:rsidRDefault="005F0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8CF" w:rsidRPr="00384464" w:rsidRDefault="00384464" w:rsidP="00384464">
    <w:pPr>
      <w:pStyle w:val="a5"/>
      <w:jc w:val="both"/>
    </w:pPr>
    <w:r w:rsidRPr="007D58CF">
      <w:rPr>
        <w:rFonts w:ascii="Times New Roman" w:hAnsi="Times New Roman" w:cs="Times New Roman"/>
        <w:sz w:val="14"/>
        <w:szCs w:val="14"/>
      </w:rPr>
      <w:fldChar w:fldCharType="begin"/>
    </w:r>
    <w:r w:rsidRPr="007D58CF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7D58CF">
      <w:rPr>
        <w:rFonts w:ascii="Times New Roman" w:hAnsi="Times New Roman" w:cs="Times New Roman"/>
        <w:sz w:val="14"/>
        <w:szCs w:val="14"/>
      </w:rPr>
      <w:fldChar w:fldCharType="separate"/>
    </w:r>
    <w:r w:rsidR="00D63FD8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развитию\ЗП-VII-143\zp3-VII-143_v091220_budget01приложение41.docx</w:t>
    </w:r>
    <w:r w:rsidRPr="007D58CF">
      <w:rPr>
        <w:rFonts w:ascii="Times New Roman" w:hAnsi="Times New Roman" w:cs="Times New Roman"/>
        <w:sz w:val="14"/>
        <w:szCs w:val="14"/>
      </w:rPr>
      <w:fldChar w:fldCharType="end"/>
    </w:r>
    <w:r w:rsidRPr="007D58CF">
      <w:rPr>
        <w:rFonts w:ascii="Times New Roman" w:hAnsi="Times New Roman" w:cs="Times New Roman"/>
        <w:sz w:val="14"/>
        <w:szCs w:val="14"/>
      </w:rPr>
      <w:t>\</w:t>
    </w:r>
    <w:r w:rsidRPr="007D58CF">
      <w:rPr>
        <w:rFonts w:ascii="Times New Roman" w:hAnsi="Times New Roman" w:cs="Times New Roman"/>
        <w:sz w:val="14"/>
        <w:szCs w:val="14"/>
      </w:rPr>
      <w:fldChar w:fldCharType="begin"/>
    </w:r>
    <w:r w:rsidRPr="007D58CF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7D58CF">
      <w:rPr>
        <w:rFonts w:ascii="Times New Roman" w:hAnsi="Times New Roman" w:cs="Times New Roman"/>
        <w:sz w:val="14"/>
        <w:szCs w:val="14"/>
      </w:rPr>
      <w:fldChar w:fldCharType="separate"/>
    </w:r>
    <w:r w:rsidR="00D63FD8">
      <w:rPr>
        <w:rFonts w:ascii="Times New Roman" w:hAnsi="Times New Roman" w:cs="Times New Roman"/>
        <w:noProof/>
        <w:sz w:val="14"/>
        <w:szCs w:val="14"/>
      </w:rPr>
      <w:t>org_budget01</w:t>
    </w:r>
    <w:r w:rsidRPr="007D58CF">
      <w:rPr>
        <w:rFonts w:ascii="Times New Roman" w:hAnsi="Times New Roman" w:cs="Times New Roman"/>
        <w:sz w:val="14"/>
        <w:szCs w:val="14"/>
      </w:rPr>
      <w:fldChar w:fldCharType="end"/>
    </w:r>
    <w:r w:rsidRPr="007D58CF">
      <w:rPr>
        <w:rFonts w:ascii="Times New Roman" w:hAnsi="Times New Roman" w:cs="Times New Roman"/>
        <w:sz w:val="14"/>
        <w:szCs w:val="14"/>
      </w:rPr>
      <w:t>\</w:t>
    </w:r>
    <w:r w:rsidRPr="007D58CF">
      <w:rPr>
        <w:rFonts w:ascii="Times New Roman" w:hAnsi="Times New Roman" w:cs="Times New Roman"/>
        <w:sz w:val="14"/>
        <w:szCs w:val="14"/>
      </w:rPr>
      <w:fldChar w:fldCharType="begin"/>
    </w:r>
    <w:r w:rsidRPr="007D58CF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7D58CF">
      <w:rPr>
        <w:rFonts w:ascii="Times New Roman" w:hAnsi="Times New Roman" w:cs="Times New Roman"/>
        <w:sz w:val="14"/>
        <w:szCs w:val="14"/>
      </w:rPr>
      <w:fldChar w:fldCharType="separate"/>
    </w:r>
    <w:r w:rsidR="00D63FD8">
      <w:rPr>
        <w:rFonts w:ascii="Times New Roman" w:hAnsi="Times New Roman" w:cs="Times New Roman"/>
        <w:noProof/>
        <w:sz w:val="14"/>
        <w:szCs w:val="14"/>
      </w:rPr>
      <w:t>02.12.2020 19:17:59</w:t>
    </w:r>
    <w:r w:rsidRPr="007D58CF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8CF" w:rsidRPr="007D58CF" w:rsidRDefault="007D58CF" w:rsidP="007D58CF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7D58CF">
      <w:rPr>
        <w:rFonts w:ascii="Times New Roman" w:hAnsi="Times New Roman" w:cs="Times New Roman"/>
        <w:sz w:val="14"/>
        <w:szCs w:val="14"/>
      </w:rPr>
      <w:fldChar w:fldCharType="begin"/>
    </w:r>
    <w:r w:rsidRPr="007D58CF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7D58CF">
      <w:rPr>
        <w:rFonts w:ascii="Times New Roman" w:hAnsi="Times New Roman" w:cs="Times New Roman"/>
        <w:sz w:val="14"/>
        <w:szCs w:val="14"/>
      </w:rPr>
      <w:fldChar w:fldCharType="separate"/>
    </w:r>
    <w:r w:rsidR="00D63FD8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развитию\ЗП-VII-143\zp3-VII-143_v091220_budget01приложение41.docx</w:t>
    </w:r>
    <w:r w:rsidRPr="007D58CF">
      <w:rPr>
        <w:rFonts w:ascii="Times New Roman" w:hAnsi="Times New Roman" w:cs="Times New Roman"/>
        <w:sz w:val="14"/>
        <w:szCs w:val="14"/>
      </w:rPr>
      <w:fldChar w:fldCharType="end"/>
    </w:r>
    <w:r w:rsidRPr="007D58CF">
      <w:rPr>
        <w:rFonts w:ascii="Times New Roman" w:hAnsi="Times New Roman" w:cs="Times New Roman"/>
        <w:sz w:val="14"/>
        <w:szCs w:val="14"/>
      </w:rPr>
      <w:t>\</w:t>
    </w:r>
    <w:r w:rsidRPr="007D58CF">
      <w:rPr>
        <w:rFonts w:ascii="Times New Roman" w:hAnsi="Times New Roman" w:cs="Times New Roman"/>
        <w:sz w:val="14"/>
        <w:szCs w:val="14"/>
      </w:rPr>
      <w:fldChar w:fldCharType="begin"/>
    </w:r>
    <w:r w:rsidRPr="007D58CF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7D58CF">
      <w:rPr>
        <w:rFonts w:ascii="Times New Roman" w:hAnsi="Times New Roman" w:cs="Times New Roman"/>
        <w:sz w:val="14"/>
        <w:szCs w:val="14"/>
      </w:rPr>
      <w:fldChar w:fldCharType="separate"/>
    </w:r>
    <w:r w:rsidR="00D63FD8">
      <w:rPr>
        <w:rFonts w:ascii="Times New Roman" w:hAnsi="Times New Roman" w:cs="Times New Roman"/>
        <w:noProof/>
        <w:sz w:val="14"/>
        <w:szCs w:val="14"/>
      </w:rPr>
      <w:t>org_budget01</w:t>
    </w:r>
    <w:r w:rsidRPr="007D58CF">
      <w:rPr>
        <w:rFonts w:ascii="Times New Roman" w:hAnsi="Times New Roman" w:cs="Times New Roman"/>
        <w:sz w:val="14"/>
        <w:szCs w:val="14"/>
      </w:rPr>
      <w:fldChar w:fldCharType="end"/>
    </w:r>
    <w:r w:rsidRPr="007D58CF">
      <w:rPr>
        <w:rFonts w:ascii="Times New Roman" w:hAnsi="Times New Roman" w:cs="Times New Roman"/>
        <w:sz w:val="14"/>
        <w:szCs w:val="14"/>
      </w:rPr>
      <w:t>\</w:t>
    </w:r>
    <w:r w:rsidRPr="007D58CF">
      <w:rPr>
        <w:rFonts w:ascii="Times New Roman" w:hAnsi="Times New Roman" w:cs="Times New Roman"/>
        <w:sz w:val="14"/>
        <w:szCs w:val="14"/>
      </w:rPr>
      <w:fldChar w:fldCharType="begin"/>
    </w:r>
    <w:r w:rsidRPr="007D58CF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7D58CF">
      <w:rPr>
        <w:rFonts w:ascii="Times New Roman" w:hAnsi="Times New Roman" w:cs="Times New Roman"/>
        <w:sz w:val="14"/>
        <w:szCs w:val="14"/>
      </w:rPr>
      <w:fldChar w:fldCharType="separate"/>
    </w:r>
    <w:r w:rsidR="00D63FD8">
      <w:rPr>
        <w:rFonts w:ascii="Times New Roman" w:hAnsi="Times New Roman" w:cs="Times New Roman"/>
        <w:noProof/>
        <w:sz w:val="14"/>
        <w:szCs w:val="14"/>
      </w:rPr>
      <w:t>02.12.2020 19:17:59</w:t>
    </w:r>
    <w:r w:rsidRPr="007D58CF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988" w:rsidRDefault="005F0AB5">
      <w:pPr>
        <w:spacing w:after="0" w:line="240" w:lineRule="auto"/>
      </w:pPr>
      <w:r>
        <w:separator/>
      </w:r>
    </w:p>
  </w:footnote>
  <w:footnote w:type="continuationSeparator" w:id="0">
    <w:p w:rsidR="007F4988" w:rsidRDefault="005F0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988" w:rsidRDefault="005F0AB5" w:rsidP="00344CCA">
    <w:pPr>
      <w:widowControl w:val="0"/>
      <w:tabs>
        <w:tab w:val="left" w:pos="4678"/>
      </w:tabs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D63FD8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Продолжение приложения </w:t>
    </w:r>
    <w:r w:rsidR="00384464">
      <w:rPr>
        <w:rFonts w:ascii="Times New Roman" w:hAnsi="Times New Roman" w:cs="Times New Roman"/>
        <w:color w:val="000000"/>
        <w:sz w:val="26"/>
        <w:szCs w:val="26"/>
      </w:rPr>
      <w:t>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65"/>
    <w:rsid w:val="00122D4D"/>
    <w:rsid w:val="001E1A8B"/>
    <w:rsid w:val="00344CCA"/>
    <w:rsid w:val="00384464"/>
    <w:rsid w:val="004523AF"/>
    <w:rsid w:val="004848F5"/>
    <w:rsid w:val="0049558E"/>
    <w:rsid w:val="005E0FE9"/>
    <w:rsid w:val="005F0AB5"/>
    <w:rsid w:val="007649E8"/>
    <w:rsid w:val="007D58CF"/>
    <w:rsid w:val="007F4988"/>
    <w:rsid w:val="00810D65"/>
    <w:rsid w:val="00B42870"/>
    <w:rsid w:val="00B81F01"/>
    <w:rsid w:val="00CA0590"/>
    <w:rsid w:val="00D506C5"/>
    <w:rsid w:val="00D63FD8"/>
    <w:rsid w:val="00EE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0AB5"/>
  </w:style>
  <w:style w:type="paragraph" w:styleId="a5">
    <w:name w:val="footer"/>
    <w:basedOn w:val="a"/>
    <w:link w:val="a6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0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0AB5"/>
  </w:style>
  <w:style w:type="paragraph" w:styleId="a5">
    <w:name w:val="footer"/>
    <w:basedOn w:val="a"/>
    <w:link w:val="a6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0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CD239CFA</Template>
  <TotalTime>8</TotalTime>
  <Pages>2</Pages>
  <Words>295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16.09.2020 08:45:18</dc:subject>
  <dc:creator>Keysystems.DWH2.ReportDesigner</dc:creator>
  <cp:lastModifiedBy>org_budget01</cp:lastModifiedBy>
  <cp:revision>9</cp:revision>
  <cp:lastPrinted>2020-12-02T09:17:00Z</cp:lastPrinted>
  <dcterms:created xsi:type="dcterms:W3CDTF">2020-10-12T08:25:00Z</dcterms:created>
  <dcterms:modified xsi:type="dcterms:W3CDTF">2020-12-02T09:18:00Z</dcterms:modified>
</cp:coreProperties>
</file>