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A23" w:rsidRDefault="006C3E36" w:rsidP="00C0645E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3</w:t>
      </w:r>
      <w:r w:rsidR="008E4773">
        <w:rPr>
          <w:rFonts w:ascii="Times New Roman" w:hAnsi="Times New Roman"/>
          <w:color w:val="000000"/>
          <w:sz w:val="26"/>
          <w:szCs w:val="26"/>
        </w:rPr>
        <w:t>9</w:t>
      </w:r>
    </w:p>
    <w:p w:rsidR="00BA7A23" w:rsidRDefault="00BA7A23" w:rsidP="00C0645E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BA7A23" w:rsidRDefault="00BA7A23" w:rsidP="00C0645E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315F33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BA7A23" w:rsidRDefault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A7A23" w:rsidRDefault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A7A23" w:rsidRDefault="00BA7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BA7A23" w:rsidRDefault="00BA7A23" w:rsidP="00472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на реализацию Закона Хабаровского края от 30 ноября 2005 года № 319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«О наделении органов местного самоуправления Николаевского муниципального района Хабаровского края государственными полномочиями Хабаровского края по хранению, комплектованию, учету и использованию архивных документов, относящихся к государственной собственности Хабаровского края» на 2021 год и на плановый период 2022 и 2023 годов</w:t>
      </w:r>
    </w:p>
    <w:p w:rsidR="004D3DCF" w:rsidRPr="004D3DCF" w:rsidRDefault="004D3DCF" w:rsidP="00472A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BA7A23" w:rsidRDefault="00BA7A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(тыс. рублей)</w:t>
      </w:r>
    </w:p>
    <w:tbl>
      <w:tblPr>
        <w:tblW w:w="942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701"/>
        <w:gridCol w:w="1701"/>
        <w:gridCol w:w="1914"/>
      </w:tblGrid>
      <w:tr w:rsidR="005D6C2E" w:rsidTr="00DC2628">
        <w:trPr>
          <w:trHeight w:val="438"/>
        </w:trPr>
        <w:tc>
          <w:tcPr>
            <w:tcW w:w="411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31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D63BB3" w:rsidTr="00DC2628">
        <w:trPr>
          <w:trHeight w:val="396"/>
        </w:trPr>
        <w:tc>
          <w:tcPr>
            <w:tcW w:w="411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9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D63BB3" w:rsidTr="00DC2628">
        <w:trPr>
          <w:trHeight w:val="299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63BB3" w:rsidRDefault="00D63BB3" w:rsidP="00C0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2 131,49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2 131,49</w:t>
            </w:r>
          </w:p>
        </w:tc>
        <w:tc>
          <w:tcPr>
            <w:tcW w:w="191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2 131,49</w:t>
            </w:r>
          </w:p>
        </w:tc>
      </w:tr>
      <w:tr w:rsidR="00D63BB3" w:rsidTr="00DC2628">
        <w:trPr>
          <w:trHeight w:val="303"/>
        </w:trPr>
        <w:tc>
          <w:tcPr>
            <w:tcW w:w="4111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2 131,49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2 131,49</w:t>
            </w:r>
          </w:p>
        </w:tc>
        <w:tc>
          <w:tcPr>
            <w:tcW w:w="1914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D63BB3" w:rsidRDefault="00D63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2 131,49</w:t>
            </w:r>
          </w:p>
        </w:tc>
      </w:tr>
    </w:tbl>
    <w:p w:rsidR="00BA7A23" w:rsidRDefault="00BA7A23" w:rsidP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A7A23" w:rsidRDefault="00BA7A23" w:rsidP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A7A23" w:rsidRDefault="00BA7A23" w:rsidP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A7A23" w:rsidRDefault="00BA7A23" w:rsidP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A7A23" w:rsidRDefault="00BA7A23" w:rsidP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BA7A23" w:rsidRDefault="00BA7A23" w:rsidP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5905F1" w:rsidRDefault="005905F1" w:rsidP="00BA7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И.В. Зикунова</w:t>
      </w:r>
    </w:p>
    <w:sectPr w:rsidR="005905F1" w:rsidSect="005905F1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964" w:rsidRDefault="00582964">
      <w:pPr>
        <w:spacing w:after="0" w:line="240" w:lineRule="auto"/>
      </w:pPr>
      <w:r>
        <w:separator/>
      </w:r>
    </w:p>
  </w:endnote>
  <w:endnote w:type="continuationSeparator" w:id="0">
    <w:p w:rsidR="00582964" w:rsidRDefault="00582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458" w:rsidRPr="00084458" w:rsidRDefault="00084458" w:rsidP="00084458">
    <w:pPr>
      <w:pStyle w:val="a5"/>
      <w:jc w:val="both"/>
      <w:rPr>
        <w:rFonts w:ascii="Times New Roman" w:hAnsi="Times New Roman"/>
        <w:sz w:val="14"/>
        <w:szCs w:val="14"/>
      </w:rPr>
    </w:pPr>
    <w:r w:rsidRPr="00084458">
      <w:rPr>
        <w:rFonts w:ascii="Times New Roman" w:hAnsi="Times New Roman"/>
        <w:sz w:val="14"/>
        <w:szCs w:val="14"/>
      </w:rPr>
      <w:fldChar w:fldCharType="begin"/>
    </w:r>
    <w:r w:rsidRPr="00084458">
      <w:rPr>
        <w:rFonts w:ascii="Times New Roman" w:hAnsi="Times New Roman"/>
        <w:sz w:val="14"/>
        <w:szCs w:val="14"/>
      </w:rPr>
      <w:instrText xml:space="preserve"> FILENAME  \p  \* MERGEFORMAT </w:instrText>
    </w:r>
    <w:r w:rsidRPr="00084458">
      <w:rPr>
        <w:rFonts w:ascii="Times New Roman" w:hAnsi="Times New Roman"/>
        <w:sz w:val="14"/>
        <w:szCs w:val="14"/>
      </w:rPr>
      <w:fldChar w:fldCharType="separate"/>
    </w:r>
    <w:r w:rsidR="00315F33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развитию\ЗП-VII-143\zp3-VII-143_v091220_budget01приложение39.docx</w:t>
    </w:r>
    <w:r w:rsidRPr="00084458">
      <w:rPr>
        <w:rFonts w:ascii="Times New Roman" w:hAnsi="Times New Roman"/>
        <w:sz w:val="14"/>
        <w:szCs w:val="14"/>
      </w:rPr>
      <w:fldChar w:fldCharType="end"/>
    </w:r>
    <w:r w:rsidRPr="00084458">
      <w:rPr>
        <w:rFonts w:ascii="Times New Roman" w:hAnsi="Times New Roman"/>
        <w:sz w:val="14"/>
        <w:szCs w:val="14"/>
      </w:rPr>
      <w:t>\</w:t>
    </w:r>
    <w:r w:rsidRPr="00084458">
      <w:rPr>
        <w:rFonts w:ascii="Times New Roman" w:hAnsi="Times New Roman"/>
        <w:sz w:val="14"/>
        <w:szCs w:val="14"/>
      </w:rPr>
      <w:fldChar w:fldCharType="begin"/>
    </w:r>
    <w:r w:rsidRPr="00084458">
      <w:rPr>
        <w:rFonts w:ascii="Times New Roman" w:hAnsi="Times New Roman"/>
        <w:sz w:val="14"/>
        <w:szCs w:val="14"/>
      </w:rPr>
      <w:instrText xml:space="preserve"> USERNAME   \* MERGEFORMAT </w:instrText>
    </w:r>
    <w:r w:rsidRPr="00084458">
      <w:rPr>
        <w:rFonts w:ascii="Times New Roman" w:hAnsi="Times New Roman"/>
        <w:sz w:val="14"/>
        <w:szCs w:val="14"/>
      </w:rPr>
      <w:fldChar w:fldCharType="separate"/>
    </w:r>
    <w:r w:rsidR="00315F33">
      <w:rPr>
        <w:rFonts w:ascii="Times New Roman" w:hAnsi="Times New Roman"/>
        <w:noProof/>
        <w:sz w:val="14"/>
        <w:szCs w:val="14"/>
      </w:rPr>
      <w:t>org_budget01</w:t>
    </w:r>
    <w:r w:rsidRPr="00084458">
      <w:rPr>
        <w:rFonts w:ascii="Times New Roman" w:hAnsi="Times New Roman"/>
        <w:sz w:val="14"/>
        <w:szCs w:val="14"/>
      </w:rPr>
      <w:fldChar w:fldCharType="end"/>
    </w:r>
    <w:r w:rsidRPr="00084458">
      <w:rPr>
        <w:rFonts w:ascii="Times New Roman" w:hAnsi="Times New Roman"/>
        <w:sz w:val="14"/>
        <w:szCs w:val="14"/>
      </w:rPr>
      <w:t>\</w:t>
    </w:r>
    <w:r w:rsidRPr="00084458">
      <w:rPr>
        <w:rFonts w:ascii="Times New Roman" w:hAnsi="Times New Roman"/>
        <w:sz w:val="14"/>
        <w:szCs w:val="14"/>
      </w:rPr>
      <w:fldChar w:fldCharType="begin"/>
    </w:r>
    <w:r w:rsidRPr="00084458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084458">
      <w:rPr>
        <w:rFonts w:ascii="Times New Roman" w:hAnsi="Times New Roman"/>
        <w:sz w:val="14"/>
        <w:szCs w:val="14"/>
      </w:rPr>
      <w:fldChar w:fldCharType="separate"/>
    </w:r>
    <w:r w:rsidR="00315F33">
      <w:rPr>
        <w:rFonts w:ascii="Times New Roman" w:hAnsi="Times New Roman"/>
        <w:noProof/>
        <w:sz w:val="14"/>
        <w:szCs w:val="14"/>
      </w:rPr>
      <w:t>02.12.2020 19:07:15</w:t>
    </w:r>
    <w:r w:rsidRPr="00084458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964" w:rsidRDefault="00582964">
      <w:pPr>
        <w:spacing w:after="0" w:line="240" w:lineRule="auto"/>
      </w:pPr>
      <w:r>
        <w:separator/>
      </w:r>
    </w:p>
  </w:footnote>
  <w:footnote w:type="continuationSeparator" w:id="0">
    <w:p w:rsidR="00582964" w:rsidRDefault="00582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BB3" w:rsidRDefault="00D63BB3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C2E"/>
    <w:rsid w:val="00084458"/>
    <w:rsid w:val="00315F33"/>
    <w:rsid w:val="00472A6C"/>
    <w:rsid w:val="004D3DCF"/>
    <w:rsid w:val="00582964"/>
    <w:rsid w:val="005905F1"/>
    <w:rsid w:val="005D524C"/>
    <w:rsid w:val="005D6C2E"/>
    <w:rsid w:val="006C3E36"/>
    <w:rsid w:val="00724516"/>
    <w:rsid w:val="008356C7"/>
    <w:rsid w:val="008E4773"/>
    <w:rsid w:val="00AE5C77"/>
    <w:rsid w:val="00B1451D"/>
    <w:rsid w:val="00BA7A23"/>
    <w:rsid w:val="00C0645E"/>
    <w:rsid w:val="00CC4D84"/>
    <w:rsid w:val="00D63BB3"/>
    <w:rsid w:val="00DC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4458"/>
  </w:style>
  <w:style w:type="paragraph" w:styleId="a5">
    <w:name w:val="footer"/>
    <w:basedOn w:val="a"/>
    <w:link w:val="a6"/>
    <w:uiPriority w:val="99"/>
    <w:unhideWhenUsed/>
    <w:rsid w:val="0008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44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4458"/>
  </w:style>
  <w:style w:type="paragraph" w:styleId="a5">
    <w:name w:val="footer"/>
    <w:basedOn w:val="a"/>
    <w:link w:val="a6"/>
    <w:uiPriority w:val="99"/>
    <w:unhideWhenUsed/>
    <w:rsid w:val="0008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4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6872DE7E</Template>
  <TotalTime>9</TotalTime>
  <Pages>1</Pages>
  <Words>102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8</cp:revision>
  <cp:lastPrinted>2020-12-02T09:07:00Z</cp:lastPrinted>
  <dcterms:created xsi:type="dcterms:W3CDTF">2020-10-12T08:24:00Z</dcterms:created>
  <dcterms:modified xsi:type="dcterms:W3CDTF">2020-12-02T09:12:00Z</dcterms:modified>
</cp:coreProperties>
</file>