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1F" w:rsidRDefault="007B1D1F" w:rsidP="008741A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1037A7">
        <w:rPr>
          <w:rFonts w:ascii="Times New Roman" w:hAnsi="Times New Roman"/>
          <w:color w:val="000000"/>
          <w:sz w:val="26"/>
          <w:szCs w:val="26"/>
        </w:rPr>
        <w:t>3</w:t>
      </w:r>
      <w:r w:rsidR="00B82A1C">
        <w:rPr>
          <w:rFonts w:ascii="Times New Roman" w:hAnsi="Times New Roman"/>
          <w:color w:val="000000"/>
          <w:sz w:val="26"/>
          <w:szCs w:val="26"/>
        </w:rPr>
        <w:t>6</w:t>
      </w:r>
      <w:r w:rsidR="001037A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B1D1F" w:rsidRDefault="007B1D1F" w:rsidP="008741A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7B1D1F" w:rsidRDefault="007B1D1F" w:rsidP="008741A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5A5696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7B1D1F" w:rsidRPr="00E26A38" w:rsidRDefault="007B1D1F" w:rsidP="001037A7">
      <w:pPr>
        <w:spacing w:line="240" w:lineRule="auto"/>
        <w:contextualSpacing/>
        <w:rPr>
          <w:rFonts w:ascii="Times New Roman" w:hAnsi="Times New Roman"/>
        </w:rPr>
      </w:pPr>
    </w:p>
    <w:p w:rsidR="007B1D1F" w:rsidRPr="00E26A38" w:rsidRDefault="007B1D1F" w:rsidP="001037A7">
      <w:pPr>
        <w:spacing w:line="240" w:lineRule="auto"/>
        <w:contextualSpacing/>
        <w:rPr>
          <w:rFonts w:ascii="Times New Roman" w:hAnsi="Times New Roman"/>
        </w:rPr>
      </w:pPr>
    </w:p>
    <w:p w:rsidR="007B1D1F" w:rsidRDefault="007B1D1F" w:rsidP="00E26A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7B1D1F" w:rsidRDefault="007B1D1F" w:rsidP="00E26A38">
      <w:pPr>
        <w:spacing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Закона Хабаровского края от 29</w:t>
      </w:r>
      <w:r w:rsidR="00D81B35">
        <w:rPr>
          <w:rFonts w:ascii="Times New Roman" w:hAnsi="Times New Roman"/>
          <w:b/>
          <w:bCs/>
          <w:color w:val="000000"/>
          <w:sz w:val="26"/>
          <w:szCs w:val="26"/>
        </w:rPr>
        <w:t xml:space="preserve"> сентября 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2005</w:t>
      </w:r>
      <w:r w:rsidR="00D81B35">
        <w:rPr>
          <w:rFonts w:ascii="Times New Roman" w:hAnsi="Times New Roman"/>
          <w:b/>
          <w:bCs/>
          <w:color w:val="000000"/>
          <w:sz w:val="26"/>
          <w:szCs w:val="26"/>
        </w:rPr>
        <w:t xml:space="preserve"> года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№ 301</w:t>
      </w:r>
      <w:r w:rsidR="00E26A38">
        <w:rPr>
          <w:rFonts w:ascii="Times New Roman" w:hAnsi="Times New Roman"/>
          <w:b/>
          <w:bCs/>
          <w:color w:val="000000"/>
          <w:sz w:val="26"/>
          <w:szCs w:val="26"/>
        </w:rPr>
        <w:br/>
      </w:r>
      <w:r>
        <w:rPr>
          <w:rFonts w:ascii="Times New Roman" w:hAnsi="Times New Roman"/>
          <w:b/>
          <w:bCs/>
          <w:color w:val="000000"/>
          <w:sz w:val="26"/>
          <w:szCs w:val="26"/>
        </w:rPr>
        <w:t>«О наделении органов местного самоуправления полномочиями на государственную регистрацию актов гражданского состояния» на 2021 год и на плановый период 2022 и 2023 годов</w:t>
      </w:r>
    </w:p>
    <w:p w:rsidR="004A3058" w:rsidRPr="004A3058" w:rsidRDefault="004A3058" w:rsidP="00E26A38">
      <w:pPr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</w:p>
    <w:p w:rsidR="007B1D1F" w:rsidRPr="00E26A38" w:rsidRDefault="007B1D1F" w:rsidP="001037A7">
      <w:pPr>
        <w:widowControl w:val="0"/>
        <w:autoSpaceDE w:val="0"/>
        <w:autoSpaceDN w:val="0"/>
        <w:adjustRightInd w:val="0"/>
        <w:spacing w:after="0" w:line="240" w:lineRule="auto"/>
        <w:ind w:left="6480" w:firstLine="720"/>
        <w:jc w:val="right"/>
        <w:rPr>
          <w:rFonts w:ascii="Times New Roman" w:hAnsi="Times New Roman"/>
        </w:rPr>
      </w:pPr>
      <w:r w:rsidRPr="00E26A38"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pPr w:leftFromText="180" w:rightFromText="180" w:vertAnchor="text" w:tblpY="1"/>
        <w:tblOverlap w:val="never"/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6"/>
        <w:gridCol w:w="1701"/>
        <w:gridCol w:w="1559"/>
        <w:gridCol w:w="1645"/>
      </w:tblGrid>
      <w:tr w:rsidR="00F23499" w:rsidTr="008741A8">
        <w:trPr>
          <w:trHeight w:val="460"/>
        </w:trPr>
        <w:tc>
          <w:tcPr>
            <w:tcW w:w="45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D3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90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B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F23499" w:rsidTr="008741A8">
        <w:trPr>
          <w:trHeight w:val="460"/>
        </w:trPr>
        <w:tc>
          <w:tcPr>
            <w:tcW w:w="45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B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B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B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23499" w:rsidRDefault="00F23499" w:rsidP="007B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CB13CC" w:rsidRDefault="007B1D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 w:type="textWrapping" w:clear="all"/>
      </w:r>
    </w:p>
    <w:tbl>
      <w:tblPr>
        <w:tblpPr w:leftFromText="180" w:rightFromText="180" w:vertAnchor="text" w:tblpY="1"/>
        <w:tblOverlap w:val="never"/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559"/>
        <w:gridCol w:w="1649"/>
      </w:tblGrid>
      <w:tr w:rsidR="008741A8" w:rsidRPr="008741A8" w:rsidTr="008741A8">
        <w:trPr>
          <w:trHeight w:val="288"/>
          <w:tblHeader/>
        </w:trPr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34 320,59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35 396,88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32 276,56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16 533,01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17 018,96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15 610,14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3 440,65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3 550,15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3 232,69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3 206,72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3 307,68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3 014,98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5 730,01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5 903,72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5 400,12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1 671,82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1 724,03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1 572,66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948,47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978,54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891,36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2 987,26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3 082,34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2 806,70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4 770,82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4 924,58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4 478,80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1 335,55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1 377,44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1 255,99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2 020,78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2 081,06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1 906,30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3 070,19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3 167,32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2 885,73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1 896,18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1 956,11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1 782,35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2 071,19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2 136,89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1 946,41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805,97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830,96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758,51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Солнечный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3 289,56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3 386,77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3 104,94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Тугуро-Чумиканский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830,52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856,86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780,49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Ульчский</w:t>
            </w:r>
            <w:proofErr w:type="spellEnd"/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2 328,88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2 402,72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2 188,64</w:t>
            </w:r>
          </w:p>
        </w:tc>
      </w:tr>
      <w:tr w:rsidR="008741A8" w:rsidRPr="008741A8" w:rsidTr="008741A8">
        <w:trPr>
          <w:trHeight w:val="365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3 753,34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3 872,59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color w:val="000000"/>
                <w:sz w:val="26"/>
                <w:szCs w:val="26"/>
              </w:rPr>
              <w:t>3 526,84</w:t>
            </w:r>
          </w:p>
        </w:tc>
      </w:tr>
      <w:tr w:rsidR="008741A8" w:rsidRPr="008741A8" w:rsidTr="008741A8">
        <w:trPr>
          <w:trHeight w:val="334"/>
        </w:trPr>
        <w:tc>
          <w:tcPr>
            <w:tcW w:w="4536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95 011,51</w:t>
            </w: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97 955,60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8741A8" w:rsidRPr="008741A8" w:rsidRDefault="008741A8" w:rsidP="00874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741A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89 420,21</w:t>
            </w:r>
          </w:p>
        </w:tc>
      </w:tr>
    </w:tbl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62069A" w:rsidRDefault="0062069A" w:rsidP="006206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1037A7" w:rsidRPr="0062069A" w:rsidRDefault="0062069A" w:rsidP="001037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8741A8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1037A7" w:rsidRPr="0062069A" w:rsidSect="00776199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042" w:rsidRDefault="00760042">
      <w:pPr>
        <w:spacing w:after="0" w:line="240" w:lineRule="auto"/>
      </w:pPr>
      <w:r>
        <w:separator/>
      </w:r>
    </w:p>
  </w:endnote>
  <w:endnote w:type="continuationSeparator" w:id="0">
    <w:p w:rsidR="00760042" w:rsidRDefault="0076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25" w:rsidRPr="005A5696" w:rsidRDefault="005A5696" w:rsidP="005A5696">
    <w:pPr>
      <w:pStyle w:val="a5"/>
      <w:jc w:val="both"/>
    </w:pP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FILENAME  \p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развитию\ЗП-VII-143\zp3-VII-143_v091220_budget01приложение36.docx</w:t>
    </w:r>
    <w:r w:rsidRPr="00FB7046">
      <w:rPr>
        <w:rFonts w:ascii="Times New Roman" w:hAnsi="Times New Roman"/>
        <w:sz w:val="14"/>
        <w:szCs w:val="14"/>
      </w:rPr>
      <w:fldChar w:fldCharType="end"/>
    </w:r>
    <w:r w:rsidRPr="00FB7046">
      <w:rPr>
        <w:rFonts w:ascii="Times New Roman" w:hAnsi="Times New Roman"/>
        <w:sz w:val="14"/>
        <w:szCs w:val="14"/>
      </w:rPr>
      <w:t>\</w:t>
    </w: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USERNAME 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org_budget01</w:t>
    </w:r>
    <w:r w:rsidRPr="00FB7046">
      <w:rPr>
        <w:rFonts w:ascii="Times New Roman" w:hAnsi="Times New Roman"/>
        <w:sz w:val="14"/>
        <w:szCs w:val="14"/>
      </w:rPr>
      <w:fldChar w:fldCharType="end"/>
    </w:r>
    <w:r w:rsidRPr="00FB7046">
      <w:rPr>
        <w:rFonts w:ascii="Times New Roman" w:hAnsi="Times New Roman"/>
        <w:sz w:val="14"/>
        <w:szCs w:val="14"/>
      </w:rPr>
      <w:t>\</w:t>
    </w: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02.12.2020 19:03:03</w:t>
    </w:r>
    <w:r w:rsidRPr="00FB7046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25" w:rsidRPr="00FB7046" w:rsidRDefault="00FB7046" w:rsidP="00FB7046">
    <w:pPr>
      <w:pStyle w:val="a5"/>
      <w:jc w:val="both"/>
      <w:rPr>
        <w:rFonts w:ascii="Times New Roman" w:hAnsi="Times New Roman"/>
        <w:sz w:val="14"/>
        <w:szCs w:val="14"/>
      </w:rPr>
    </w:pP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FILENAME  \p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 w:rsidR="005A5696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развитию\ЗП-VII-143\zp3-VII-143_v091220_budget01приложение36.docx</w:t>
    </w:r>
    <w:r w:rsidRPr="00FB7046">
      <w:rPr>
        <w:rFonts w:ascii="Times New Roman" w:hAnsi="Times New Roman"/>
        <w:sz w:val="14"/>
        <w:szCs w:val="14"/>
      </w:rPr>
      <w:fldChar w:fldCharType="end"/>
    </w:r>
    <w:r w:rsidRPr="00FB7046">
      <w:rPr>
        <w:rFonts w:ascii="Times New Roman" w:hAnsi="Times New Roman"/>
        <w:sz w:val="14"/>
        <w:szCs w:val="14"/>
      </w:rPr>
      <w:t>\</w:t>
    </w: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USERNAME 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 w:rsidR="005A5696">
      <w:rPr>
        <w:rFonts w:ascii="Times New Roman" w:hAnsi="Times New Roman"/>
        <w:noProof/>
        <w:sz w:val="14"/>
        <w:szCs w:val="14"/>
      </w:rPr>
      <w:t>org_budget01</w:t>
    </w:r>
    <w:r w:rsidRPr="00FB7046">
      <w:rPr>
        <w:rFonts w:ascii="Times New Roman" w:hAnsi="Times New Roman"/>
        <w:sz w:val="14"/>
        <w:szCs w:val="14"/>
      </w:rPr>
      <w:fldChar w:fldCharType="end"/>
    </w:r>
    <w:r w:rsidRPr="00FB7046">
      <w:rPr>
        <w:rFonts w:ascii="Times New Roman" w:hAnsi="Times New Roman"/>
        <w:sz w:val="14"/>
        <w:szCs w:val="14"/>
      </w:rPr>
      <w:t>\</w:t>
    </w:r>
    <w:r w:rsidRPr="00FB7046">
      <w:rPr>
        <w:rFonts w:ascii="Times New Roman" w:hAnsi="Times New Roman"/>
        <w:sz w:val="14"/>
        <w:szCs w:val="14"/>
      </w:rPr>
      <w:fldChar w:fldCharType="begin"/>
    </w:r>
    <w:r w:rsidRPr="00FB7046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FB7046">
      <w:rPr>
        <w:rFonts w:ascii="Times New Roman" w:hAnsi="Times New Roman"/>
        <w:sz w:val="14"/>
        <w:szCs w:val="14"/>
      </w:rPr>
      <w:fldChar w:fldCharType="separate"/>
    </w:r>
    <w:r w:rsidR="005A5696">
      <w:rPr>
        <w:rFonts w:ascii="Times New Roman" w:hAnsi="Times New Roman"/>
        <w:noProof/>
        <w:sz w:val="14"/>
        <w:szCs w:val="14"/>
      </w:rPr>
      <w:t>02.12.2020 19:03:03</w:t>
    </w:r>
    <w:r w:rsidRPr="00FB7046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042" w:rsidRDefault="00760042">
      <w:pPr>
        <w:spacing w:after="0" w:line="240" w:lineRule="auto"/>
      </w:pPr>
      <w:r>
        <w:separator/>
      </w:r>
    </w:p>
  </w:footnote>
  <w:footnote w:type="continuationSeparator" w:id="0">
    <w:p w:rsidR="00760042" w:rsidRDefault="0076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3CC" w:rsidRDefault="00CB13CC" w:rsidP="00EF2925">
    <w:pPr>
      <w:widowControl w:val="0"/>
      <w:autoSpaceDE w:val="0"/>
      <w:autoSpaceDN w:val="0"/>
      <w:adjustRightInd w:val="0"/>
      <w:spacing w:after="0" w:line="240" w:lineRule="auto"/>
      <w:ind w:right="184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5A5696">
      <w:rPr>
        <w:rFonts w:ascii="Times New Roman" w:hAnsi="Times New Roman"/>
        <w:noProof/>
        <w:color w:val="000000"/>
        <w:sz w:val="26"/>
        <w:szCs w:val="26"/>
      </w:rPr>
      <w:t>2</w:t>
    </w:r>
    <w:r>
      <w:rPr>
        <w:rFonts w:ascii="Times New Roman" w:hAnsi="Times New Roman"/>
        <w:color w:val="000000"/>
        <w:sz w:val="26"/>
        <w:szCs w:val="26"/>
      </w:rPr>
      <w:fldChar w:fldCharType="end"/>
    </w:r>
    <w:r w:rsidR="00776199">
      <w:rPr>
        <w:rFonts w:ascii="Times New Roman" w:hAnsi="Times New Roman"/>
        <w:color w:val="000000"/>
        <w:sz w:val="26"/>
        <w:szCs w:val="26"/>
      </w:rPr>
      <w:t xml:space="preserve">   </w:t>
    </w:r>
    <w:r>
      <w:rPr>
        <w:rFonts w:ascii="Times New Roman" w:hAnsi="Times New Roman"/>
        <w:color w:val="000000"/>
        <w:sz w:val="26"/>
        <w:szCs w:val="26"/>
      </w:rPr>
      <w:t xml:space="preserve">    </w:t>
    </w:r>
    <w:r w:rsidR="001037A7">
      <w:rPr>
        <w:rFonts w:ascii="Times New Roman" w:hAnsi="Times New Roman"/>
        <w:color w:val="000000"/>
        <w:sz w:val="26"/>
        <w:szCs w:val="26"/>
      </w:rPr>
      <w:t xml:space="preserve">  </w:t>
    </w:r>
    <w:r>
      <w:rPr>
        <w:rFonts w:ascii="Times New Roman" w:hAnsi="Times New Roman"/>
        <w:color w:val="000000"/>
        <w:sz w:val="26"/>
        <w:szCs w:val="26"/>
      </w:rPr>
      <w:t xml:space="preserve"> Продолжение приложения</w:t>
    </w:r>
    <w:r w:rsidR="001037A7">
      <w:rPr>
        <w:rFonts w:ascii="Times New Roman" w:hAnsi="Times New Roman"/>
        <w:color w:val="000000"/>
        <w:sz w:val="26"/>
        <w:szCs w:val="26"/>
      </w:rPr>
      <w:t xml:space="preserve"> 3</w:t>
    </w:r>
    <w:r w:rsidR="008741A8">
      <w:rPr>
        <w:rFonts w:ascii="Times New Roman" w:hAnsi="Times New Roman"/>
        <w:color w:val="000000"/>
        <w:sz w:val="26"/>
        <w:szCs w:val="26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CE"/>
    <w:rsid w:val="001037A7"/>
    <w:rsid w:val="0023136C"/>
    <w:rsid w:val="00232F49"/>
    <w:rsid w:val="002B36C5"/>
    <w:rsid w:val="003513F4"/>
    <w:rsid w:val="00424D81"/>
    <w:rsid w:val="004A3058"/>
    <w:rsid w:val="005A5696"/>
    <w:rsid w:val="00602B7B"/>
    <w:rsid w:val="0062069A"/>
    <w:rsid w:val="006E0BCE"/>
    <w:rsid w:val="0073724D"/>
    <w:rsid w:val="00760042"/>
    <w:rsid w:val="00767155"/>
    <w:rsid w:val="00776199"/>
    <w:rsid w:val="007B1D1F"/>
    <w:rsid w:val="00810BCD"/>
    <w:rsid w:val="008467ED"/>
    <w:rsid w:val="008741A8"/>
    <w:rsid w:val="00897873"/>
    <w:rsid w:val="00A864C9"/>
    <w:rsid w:val="00B82A1C"/>
    <w:rsid w:val="00BE308F"/>
    <w:rsid w:val="00CA0CB7"/>
    <w:rsid w:val="00CB13CC"/>
    <w:rsid w:val="00D81B35"/>
    <w:rsid w:val="00D86619"/>
    <w:rsid w:val="00E26A38"/>
    <w:rsid w:val="00EF2925"/>
    <w:rsid w:val="00F23499"/>
    <w:rsid w:val="00F32E8F"/>
    <w:rsid w:val="00FB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D1F"/>
  </w:style>
  <w:style w:type="paragraph" w:styleId="a5">
    <w:name w:val="footer"/>
    <w:basedOn w:val="a"/>
    <w:link w:val="a6"/>
    <w:uiPriority w:val="99"/>
    <w:unhideWhenUsed/>
    <w:rsid w:val="007B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D1F"/>
  </w:style>
  <w:style w:type="paragraph" w:styleId="a5">
    <w:name w:val="footer"/>
    <w:basedOn w:val="a"/>
    <w:link w:val="a6"/>
    <w:uiPriority w:val="99"/>
    <w:unhideWhenUsed/>
    <w:rsid w:val="007B1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1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2194F830</Template>
  <TotalTime>5</TotalTime>
  <Pages>2</Pages>
  <Words>282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03.06.2020 15:02:41</dc:subject>
  <dc:creator>Keysystems.DWH2.ReportDesigner</dc:creator>
  <cp:keywords/>
  <dc:description/>
  <cp:lastModifiedBy>org_budget01</cp:lastModifiedBy>
  <cp:revision>8</cp:revision>
  <cp:lastPrinted>2020-12-02T09:03:00Z</cp:lastPrinted>
  <dcterms:created xsi:type="dcterms:W3CDTF">2020-11-23T02:13:00Z</dcterms:created>
  <dcterms:modified xsi:type="dcterms:W3CDTF">2020-12-02T09:03:00Z</dcterms:modified>
</cp:coreProperties>
</file>