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06" w:rsidRDefault="00C54306" w:rsidP="00C54306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left="5646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3</w:t>
      </w:r>
      <w:r w:rsidR="00B1584A">
        <w:rPr>
          <w:rFonts w:ascii="Times New Roman" w:hAnsi="Times New Roman"/>
          <w:color w:val="000000"/>
          <w:sz w:val="26"/>
          <w:szCs w:val="26"/>
        </w:rPr>
        <w:t>4</w:t>
      </w:r>
    </w:p>
    <w:p w:rsidR="00C54306" w:rsidRDefault="00C54306" w:rsidP="00C54306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left="5646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C54306" w:rsidRDefault="00C54306" w:rsidP="00C54306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left="5646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391C48">
        <w:rPr>
          <w:rFonts w:ascii="Times New Roman" w:hAnsi="Times New Roman"/>
          <w:color w:val="000000"/>
          <w:sz w:val="26"/>
          <w:szCs w:val="26"/>
        </w:rPr>
        <w:t xml:space="preserve"> 09.12.2020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ab/>
        <w:t>№</w:t>
      </w:r>
    </w:p>
    <w:p w:rsidR="00C54306" w:rsidRDefault="00C54306" w:rsidP="00C54306">
      <w:pPr>
        <w:widowControl w:val="0"/>
        <w:autoSpaceDE w:val="0"/>
        <w:autoSpaceDN w:val="0"/>
        <w:adjustRightInd w:val="0"/>
        <w:spacing w:after="0" w:line="240" w:lineRule="auto"/>
        <w:ind w:left="-7230"/>
        <w:contextualSpacing/>
        <w:rPr>
          <w:rFonts w:ascii="Arial" w:hAnsi="Arial" w:cs="Arial"/>
          <w:sz w:val="24"/>
          <w:szCs w:val="24"/>
        </w:rPr>
      </w:pPr>
    </w:p>
    <w:p w:rsidR="008F51B9" w:rsidRDefault="008F51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F13C1B" w:rsidRDefault="00F1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C85829" w:rsidRDefault="00C858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8F51B9" w:rsidRPr="00481634" w:rsidRDefault="008F51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481634"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8F51B9" w:rsidRDefault="008F51B9" w:rsidP="0048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1634">
        <w:rPr>
          <w:rFonts w:ascii="Times New Roman" w:hAnsi="Times New Roman"/>
          <w:b/>
          <w:sz w:val="26"/>
          <w:szCs w:val="26"/>
        </w:rPr>
        <w:t>на реализацию Федерального закона от 20 августа 2004 года № 113-ФЗ</w:t>
      </w:r>
      <w:r>
        <w:rPr>
          <w:rFonts w:ascii="Times New Roman" w:hAnsi="Times New Roman"/>
          <w:b/>
          <w:sz w:val="26"/>
          <w:szCs w:val="26"/>
        </w:rPr>
        <w:br/>
      </w:r>
      <w:r w:rsidRPr="00481634">
        <w:rPr>
          <w:rFonts w:ascii="Times New Roman" w:hAnsi="Times New Roman"/>
          <w:sz w:val="26"/>
          <w:szCs w:val="26"/>
        </w:rPr>
        <w:t>«</w:t>
      </w:r>
      <w:r w:rsidRPr="00481634">
        <w:rPr>
          <w:rFonts w:ascii="Times New Roman" w:hAnsi="Times New Roman"/>
          <w:b/>
          <w:sz w:val="26"/>
          <w:szCs w:val="26"/>
        </w:rPr>
        <w:t>О присяжных заседателях федеральных судов общей юрисдикции в Российской Федерации</w:t>
      </w:r>
      <w:r w:rsidRPr="0048163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на 2021 год и на плановый период 2022 и 2023 годов</w:t>
      </w:r>
    </w:p>
    <w:p w:rsidR="008F51B9" w:rsidRDefault="008F5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8F51B9" w:rsidRDefault="008F51B9" w:rsidP="00664C3D">
      <w:pPr>
        <w:widowControl w:val="0"/>
        <w:autoSpaceDE w:val="0"/>
        <w:autoSpaceDN w:val="0"/>
        <w:adjustRightInd w:val="0"/>
        <w:spacing w:after="0" w:line="240" w:lineRule="auto"/>
        <w:ind w:right="18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38"/>
      </w:tblGrid>
      <w:tr w:rsidR="00937805" w:rsidTr="00F13C1B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2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167C1C" w:rsidTr="00F13C1B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7C1C" w:rsidRDefault="0016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167C1C" w:rsidRDefault="00167C1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35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47"/>
      </w:tblGrid>
      <w:tr w:rsidR="00F13C1B" w:rsidRPr="00C64ECD" w:rsidTr="00F13C1B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631,71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5 141,57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258,23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257,02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2 091,91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105,06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42,94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349,49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17,55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28,20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229,52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11,53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61,31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499,04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25,06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23,62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192,22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9,65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16,67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0,84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36,50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297,07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14,92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25,81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210,03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10,55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21,51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175,08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8,79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28,41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231,20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11,61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42,73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347,81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17,47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16,72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136,10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6,84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6,73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54,78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2,75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4,75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38,65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1,94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30,68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249,69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12,54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2,04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16,60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0,83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16,72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136,10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6,84</w:t>
            </w:r>
          </w:p>
        </w:tc>
      </w:tr>
      <w:tr w:rsidR="00F13C1B" w:rsidRPr="00C64ECD" w:rsidTr="00F13C1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91,25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742,67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color w:val="000000"/>
                <w:sz w:val="26"/>
                <w:szCs w:val="26"/>
              </w:rPr>
              <w:t>37,30</w:t>
            </w:r>
          </w:p>
        </w:tc>
      </w:tr>
      <w:tr w:rsidR="00F13C1B" w:rsidRPr="00C64ECD" w:rsidTr="00F13C1B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1 370,70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11 156,20</w:t>
            </w:r>
          </w:p>
        </w:tc>
        <w:tc>
          <w:tcPr>
            <w:tcW w:w="1747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13C1B" w:rsidRPr="00C64ECD" w:rsidRDefault="00F13C1B" w:rsidP="00C64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4EC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560,30</w:t>
            </w:r>
          </w:p>
        </w:tc>
      </w:tr>
    </w:tbl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635C3"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B635C3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B635C3"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167C1C" w:rsidRPr="00B635C3" w:rsidRDefault="00B635C3" w:rsidP="00B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B635C3"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</w:r>
      <w:r w:rsidRPr="00B635C3"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C64EC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B635C3"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167C1C" w:rsidRPr="00B635C3" w:rsidSect="00813606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852" w:rsidRDefault="00C62852">
      <w:pPr>
        <w:spacing w:after="0" w:line="240" w:lineRule="auto"/>
      </w:pPr>
      <w:r>
        <w:separator/>
      </w:r>
    </w:p>
  </w:endnote>
  <w:endnote w:type="continuationSeparator" w:id="0">
    <w:p w:rsidR="00C62852" w:rsidRDefault="00C6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C3D" w:rsidRPr="00C64ECD" w:rsidRDefault="00C64ECD" w:rsidP="00C64ECD">
    <w:pPr>
      <w:pStyle w:val="a5"/>
      <w:jc w:val="both"/>
    </w:pP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FILENAME  \p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развитию\ЗП-VII-143\zp3-VII-143_v091220_budget01приложение34.docx</w:t>
    </w:r>
    <w:r w:rsidRPr="00C14B4B">
      <w:rPr>
        <w:rFonts w:ascii="Times New Roman" w:hAnsi="Times New Roman"/>
        <w:sz w:val="14"/>
        <w:szCs w:val="14"/>
      </w:rPr>
      <w:fldChar w:fldCharType="end"/>
    </w:r>
    <w:r w:rsidRPr="00C14B4B">
      <w:rPr>
        <w:rFonts w:ascii="Times New Roman" w:hAnsi="Times New Roman"/>
        <w:sz w:val="14"/>
        <w:szCs w:val="14"/>
      </w:rPr>
      <w:t>\</w:t>
    </w: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USERNAME 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org_budget01</w:t>
    </w:r>
    <w:r w:rsidRPr="00C14B4B">
      <w:rPr>
        <w:rFonts w:ascii="Times New Roman" w:hAnsi="Times New Roman"/>
        <w:sz w:val="14"/>
        <w:szCs w:val="14"/>
      </w:rPr>
      <w:fldChar w:fldCharType="end"/>
    </w:r>
    <w:r w:rsidRPr="00C14B4B">
      <w:rPr>
        <w:rFonts w:ascii="Times New Roman" w:hAnsi="Times New Roman"/>
        <w:sz w:val="14"/>
        <w:szCs w:val="14"/>
      </w:rPr>
      <w:t>\</w:t>
    </w: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02.12.2020 18:58:57</w:t>
    </w:r>
    <w:r w:rsidRPr="00C14B4B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C3D" w:rsidRPr="00C14B4B" w:rsidRDefault="00C14B4B" w:rsidP="00C14B4B">
    <w:pPr>
      <w:pStyle w:val="a5"/>
      <w:jc w:val="both"/>
      <w:rPr>
        <w:rFonts w:ascii="Times New Roman" w:hAnsi="Times New Roman"/>
        <w:sz w:val="14"/>
        <w:szCs w:val="14"/>
      </w:rPr>
    </w:pP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FILENAME  \p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развитию\ЗП-VII-143\zp3-VII-143_v091220_budget01приложение34.docx</w:t>
    </w:r>
    <w:r w:rsidRPr="00C14B4B">
      <w:rPr>
        <w:rFonts w:ascii="Times New Roman" w:hAnsi="Times New Roman"/>
        <w:sz w:val="14"/>
        <w:szCs w:val="14"/>
      </w:rPr>
      <w:fldChar w:fldCharType="end"/>
    </w:r>
    <w:r w:rsidRPr="00C14B4B">
      <w:rPr>
        <w:rFonts w:ascii="Times New Roman" w:hAnsi="Times New Roman"/>
        <w:sz w:val="14"/>
        <w:szCs w:val="14"/>
      </w:rPr>
      <w:t>\</w:t>
    </w: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USERNAME 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org_budget01</w:t>
    </w:r>
    <w:r w:rsidRPr="00C14B4B">
      <w:rPr>
        <w:rFonts w:ascii="Times New Roman" w:hAnsi="Times New Roman"/>
        <w:sz w:val="14"/>
        <w:szCs w:val="14"/>
      </w:rPr>
      <w:fldChar w:fldCharType="end"/>
    </w:r>
    <w:r w:rsidRPr="00C14B4B">
      <w:rPr>
        <w:rFonts w:ascii="Times New Roman" w:hAnsi="Times New Roman"/>
        <w:sz w:val="14"/>
        <w:szCs w:val="14"/>
      </w:rPr>
      <w:t>\</w:t>
    </w:r>
    <w:r w:rsidRPr="00C14B4B">
      <w:rPr>
        <w:rFonts w:ascii="Times New Roman" w:hAnsi="Times New Roman"/>
        <w:sz w:val="14"/>
        <w:szCs w:val="14"/>
      </w:rPr>
      <w:fldChar w:fldCharType="begin"/>
    </w:r>
    <w:r w:rsidRPr="00C14B4B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C14B4B">
      <w:rPr>
        <w:rFonts w:ascii="Times New Roman" w:hAnsi="Times New Roman"/>
        <w:sz w:val="14"/>
        <w:szCs w:val="14"/>
      </w:rPr>
      <w:fldChar w:fldCharType="separate"/>
    </w:r>
    <w:r w:rsidR="00391C48">
      <w:rPr>
        <w:rFonts w:ascii="Times New Roman" w:hAnsi="Times New Roman"/>
        <w:noProof/>
        <w:sz w:val="14"/>
        <w:szCs w:val="14"/>
      </w:rPr>
      <w:t>02.12.2020 18:58:57</w:t>
    </w:r>
    <w:r w:rsidRPr="00C14B4B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852" w:rsidRDefault="00C62852">
      <w:pPr>
        <w:spacing w:after="0" w:line="240" w:lineRule="auto"/>
      </w:pPr>
      <w:r>
        <w:separator/>
      </w:r>
    </w:p>
  </w:footnote>
  <w:footnote w:type="continuationSeparator" w:id="0">
    <w:p w:rsidR="00C62852" w:rsidRDefault="00C62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C1C" w:rsidRPr="00C64ECD" w:rsidRDefault="00C64ECD" w:rsidP="00C64ECD">
    <w:pPr>
      <w:widowControl w:val="0"/>
      <w:tabs>
        <w:tab w:val="left" w:pos="9356"/>
      </w:tabs>
      <w:autoSpaceDE w:val="0"/>
      <w:autoSpaceDN w:val="0"/>
      <w:adjustRightInd w:val="0"/>
      <w:spacing w:after="0" w:line="240" w:lineRule="auto"/>
      <w:ind w:right="42"/>
      <w:jc w:val="right"/>
    </w:pPr>
    <w:r w:rsidRPr="00C64ECD">
      <w:rPr>
        <w:rFonts w:ascii="Times New Roman" w:eastAsia="Times New Roman" w:hAnsi="Times New Roman"/>
        <w:color w:val="000000"/>
        <w:sz w:val="26"/>
        <w:szCs w:val="26"/>
      </w:rPr>
      <w:fldChar w:fldCharType="begin"/>
    </w:r>
    <w:r w:rsidRPr="00C64ECD">
      <w:rPr>
        <w:rFonts w:ascii="Times New Roman" w:eastAsia="Times New Roman" w:hAnsi="Times New Roman"/>
        <w:color w:val="000000"/>
        <w:sz w:val="26"/>
        <w:szCs w:val="26"/>
      </w:rPr>
      <w:instrText>PAGE</w:instrText>
    </w:r>
    <w:r w:rsidRPr="00C64ECD">
      <w:rPr>
        <w:rFonts w:ascii="Times New Roman" w:eastAsia="Times New Roman" w:hAnsi="Times New Roman"/>
        <w:color w:val="000000"/>
        <w:sz w:val="26"/>
        <w:szCs w:val="26"/>
      </w:rPr>
      <w:fldChar w:fldCharType="separate"/>
    </w:r>
    <w:r w:rsidR="00391C48">
      <w:rPr>
        <w:rFonts w:ascii="Times New Roman" w:eastAsia="Times New Roman" w:hAnsi="Times New Roman"/>
        <w:noProof/>
        <w:color w:val="000000"/>
        <w:sz w:val="26"/>
        <w:szCs w:val="26"/>
      </w:rPr>
      <w:t>2</w:t>
    </w:r>
    <w:r w:rsidRPr="00C64ECD">
      <w:rPr>
        <w:rFonts w:ascii="Times New Roman" w:eastAsia="Times New Roman" w:hAnsi="Times New Roman"/>
        <w:color w:val="000000"/>
        <w:sz w:val="26"/>
        <w:szCs w:val="26"/>
      </w:rPr>
      <w:fldChar w:fldCharType="end"/>
    </w:r>
    <w:r w:rsidRPr="00C64ECD">
      <w:rPr>
        <w:rFonts w:ascii="Times New Roman" w:eastAsia="Times New Roman" w:hAnsi="Times New Roman"/>
        <w:color w:val="000000"/>
        <w:sz w:val="26"/>
        <w:szCs w:val="26"/>
      </w:rPr>
      <w:t xml:space="preserve">              Продолжение приложения 3</w:t>
    </w:r>
    <w:r>
      <w:rPr>
        <w:rFonts w:ascii="Times New Roman" w:eastAsia="Times New Roman" w:hAnsi="Times New Roman"/>
        <w:color w:val="000000"/>
        <w:sz w:val="26"/>
        <w:szCs w:val="26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05"/>
    <w:rsid w:val="00167C1C"/>
    <w:rsid w:val="00391C48"/>
    <w:rsid w:val="00481634"/>
    <w:rsid w:val="005119EC"/>
    <w:rsid w:val="005432A2"/>
    <w:rsid w:val="00664C3D"/>
    <w:rsid w:val="00813606"/>
    <w:rsid w:val="008F51B9"/>
    <w:rsid w:val="00937805"/>
    <w:rsid w:val="00B1584A"/>
    <w:rsid w:val="00B635C3"/>
    <w:rsid w:val="00BB2226"/>
    <w:rsid w:val="00C14B4B"/>
    <w:rsid w:val="00C54306"/>
    <w:rsid w:val="00C62852"/>
    <w:rsid w:val="00C64ECD"/>
    <w:rsid w:val="00C85829"/>
    <w:rsid w:val="00F1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5829"/>
  </w:style>
  <w:style w:type="paragraph" w:styleId="a5">
    <w:name w:val="footer"/>
    <w:basedOn w:val="a"/>
    <w:link w:val="a6"/>
    <w:uiPriority w:val="99"/>
    <w:unhideWhenUsed/>
    <w:rsid w:val="00C8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58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5829"/>
  </w:style>
  <w:style w:type="paragraph" w:styleId="a5">
    <w:name w:val="footer"/>
    <w:basedOn w:val="a"/>
    <w:link w:val="a6"/>
    <w:uiPriority w:val="99"/>
    <w:unhideWhenUsed/>
    <w:rsid w:val="00C8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5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9324FF84</Template>
  <TotalTime>13</TotalTime>
  <Pages>2</Pages>
  <Words>232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8</cp:revision>
  <cp:lastPrinted>2020-12-02T08:58:00Z</cp:lastPrinted>
  <dcterms:created xsi:type="dcterms:W3CDTF">2020-11-23T02:12:00Z</dcterms:created>
  <dcterms:modified xsi:type="dcterms:W3CDTF">2020-12-02T08:59:00Z</dcterms:modified>
</cp:coreProperties>
</file>