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6F3" w:rsidRPr="00687661" w:rsidRDefault="004306F3" w:rsidP="00F362A5">
      <w:pPr>
        <w:ind w:left="6117"/>
        <w:jc w:val="both"/>
        <w:outlineLvl w:val="0"/>
        <w:rPr>
          <w:sz w:val="26"/>
          <w:szCs w:val="26"/>
        </w:rPr>
      </w:pPr>
      <w:r w:rsidRPr="00687661">
        <w:rPr>
          <w:sz w:val="26"/>
          <w:szCs w:val="26"/>
        </w:rPr>
        <w:t xml:space="preserve">Приложение </w:t>
      </w:r>
      <w:r w:rsidR="009A5388">
        <w:rPr>
          <w:sz w:val="26"/>
          <w:szCs w:val="26"/>
        </w:rPr>
        <w:t>32</w:t>
      </w:r>
    </w:p>
    <w:p w:rsidR="004306F3" w:rsidRPr="00687661" w:rsidRDefault="004306F3" w:rsidP="00F362A5">
      <w:pPr>
        <w:ind w:left="6117"/>
        <w:rPr>
          <w:sz w:val="26"/>
          <w:szCs w:val="26"/>
        </w:rPr>
      </w:pPr>
      <w:r w:rsidRPr="00687661">
        <w:rPr>
          <w:sz w:val="26"/>
          <w:szCs w:val="26"/>
        </w:rPr>
        <w:t>к Закону Хабаровского края</w:t>
      </w:r>
    </w:p>
    <w:p w:rsidR="004306F3" w:rsidRPr="00687661" w:rsidRDefault="004306F3" w:rsidP="00F362A5">
      <w:pPr>
        <w:ind w:left="6117"/>
        <w:rPr>
          <w:sz w:val="26"/>
          <w:szCs w:val="26"/>
        </w:rPr>
      </w:pPr>
      <w:r w:rsidRPr="00687661">
        <w:rPr>
          <w:sz w:val="26"/>
          <w:szCs w:val="26"/>
        </w:rPr>
        <w:t>от</w:t>
      </w:r>
      <w:r w:rsidR="005777C8">
        <w:rPr>
          <w:sz w:val="26"/>
          <w:szCs w:val="26"/>
        </w:rPr>
        <w:t xml:space="preserve"> 09.12.2020 </w:t>
      </w:r>
      <w:bookmarkStart w:id="0" w:name="_GoBack"/>
      <w:bookmarkEnd w:id="0"/>
      <w:r w:rsidRPr="00687661">
        <w:rPr>
          <w:sz w:val="26"/>
          <w:szCs w:val="26"/>
        </w:rPr>
        <w:t xml:space="preserve">№ </w:t>
      </w:r>
    </w:p>
    <w:p w:rsidR="004306F3" w:rsidRPr="00687661" w:rsidRDefault="004306F3" w:rsidP="004306F3">
      <w:pPr>
        <w:jc w:val="center"/>
        <w:rPr>
          <w:sz w:val="26"/>
          <w:szCs w:val="26"/>
        </w:rPr>
      </w:pPr>
    </w:p>
    <w:p w:rsidR="004306F3" w:rsidRPr="00F362A5" w:rsidRDefault="004306F3" w:rsidP="00F362A5">
      <w:pPr>
        <w:jc w:val="center"/>
        <w:rPr>
          <w:sz w:val="26"/>
          <w:szCs w:val="26"/>
        </w:rPr>
      </w:pPr>
    </w:p>
    <w:p w:rsidR="004306F3" w:rsidRPr="00F362A5" w:rsidRDefault="00211535" w:rsidP="00F362A5">
      <w:pPr>
        <w:jc w:val="center"/>
        <w:rPr>
          <w:b/>
          <w:bCs/>
          <w:color w:val="000000"/>
          <w:sz w:val="26"/>
          <w:szCs w:val="26"/>
        </w:rPr>
      </w:pPr>
      <w:r w:rsidRPr="00F362A5">
        <w:rPr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 w:rsidRPr="00F362A5">
        <w:rPr>
          <w:b/>
          <w:bCs/>
          <w:color w:val="000000"/>
          <w:sz w:val="26"/>
          <w:szCs w:val="26"/>
        </w:rPr>
        <w:t>софинансирование</w:t>
      </w:r>
      <w:proofErr w:type="spellEnd"/>
      <w:r w:rsidRPr="00F362A5">
        <w:rPr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поддержке экономического и социального развития коренных малочисленных народов Севера, Сибири и Дальнего Востока Российской Федерации, проживающих в крае,</w:t>
      </w:r>
      <w:r w:rsidRPr="00F362A5">
        <w:rPr>
          <w:b/>
          <w:bCs/>
          <w:color w:val="000000"/>
          <w:sz w:val="26"/>
          <w:szCs w:val="26"/>
        </w:rPr>
        <w:br/>
        <w:t>на 2021 год и на плановый период 2022 и 2023 годов</w:t>
      </w:r>
    </w:p>
    <w:p w:rsidR="00D746A5" w:rsidRPr="00F362A5" w:rsidRDefault="00D746A5" w:rsidP="00F362A5">
      <w:pPr>
        <w:jc w:val="center"/>
        <w:rPr>
          <w:b/>
          <w:bCs/>
          <w:color w:val="000000"/>
          <w:sz w:val="26"/>
          <w:szCs w:val="26"/>
        </w:rPr>
      </w:pPr>
    </w:p>
    <w:p w:rsidR="004306F3" w:rsidRPr="00F362A5" w:rsidRDefault="004306F3" w:rsidP="00F362A5">
      <w:pPr>
        <w:ind w:right="-2"/>
        <w:jc w:val="right"/>
        <w:rPr>
          <w:sz w:val="26"/>
          <w:szCs w:val="26"/>
        </w:rPr>
      </w:pPr>
      <w:r w:rsidRPr="00F362A5">
        <w:rPr>
          <w:sz w:val="26"/>
          <w:szCs w:val="26"/>
        </w:rPr>
        <w:t>(тыс. рублей)</w:t>
      </w:r>
    </w:p>
    <w:tbl>
      <w:tblPr>
        <w:tblW w:w="9923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102"/>
        <w:gridCol w:w="1419"/>
        <w:gridCol w:w="1418"/>
        <w:gridCol w:w="1417"/>
        <w:gridCol w:w="567"/>
      </w:tblGrid>
      <w:tr w:rsidR="00A1468B" w:rsidRPr="00F362A5" w:rsidTr="00F362A5">
        <w:trPr>
          <w:gridAfter w:val="1"/>
          <w:wAfter w:w="567" w:type="dxa"/>
          <w:trHeight w:val="438"/>
        </w:trPr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Сумма</w:t>
            </w:r>
          </w:p>
        </w:tc>
      </w:tr>
      <w:tr w:rsidR="00A1468B" w:rsidRPr="00F362A5" w:rsidTr="00F362A5">
        <w:trPr>
          <w:gridAfter w:val="1"/>
          <w:wAfter w:w="567" w:type="dxa"/>
          <w:trHeight w:val="396"/>
        </w:trPr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на 2023 год</w:t>
            </w: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118,54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118,54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118,54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674,35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674,35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674,35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1 174,98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1 174,98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1 174,98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F362A5">
              <w:rPr>
                <w:color w:val="000000"/>
                <w:sz w:val="26"/>
                <w:szCs w:val="26"/>
              </w:rPr>
              <w:t>Аяно</w:t>
            </w:r>
            <w:proofErr w:type="spellEnd"/>
            <w:r w:rsidRPr="00F362A5">
              <w:rPr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1 987,96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1 987,96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1 987,96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F362A5">
              <w:rPr>
                <w:color w:val="000000"/>
                <w:sz w:val="26"/>
                <w:szCs w:val="26"/>
              </w:rPr>
              <w:t>Ванинский</w:t>
            </w:r>
            <w:proofErr w:type="spellEnd"/>
            <w:r w:rsidRPr="00F362A5">
              <w:rPr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260,42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260,42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260,42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F362A5">
              <w:rPr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F362A5">
              <w:rPr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443,37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443,37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443,37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268,82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268,82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268,82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1 849,32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1 849,32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1 849,32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2 012,04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2 012,04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2 012,04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408,84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408,84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408,84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305,09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305,09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305,09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496,27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496,27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color w:val="000000"/>
                <w:sz w:val="26"/>
                <w:szCs w:val="26"/>
              </w:rPr>
              <w:t>496,27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215" w:right="14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1468B" w:rsidRPr="00F362A5" w:rsidTr="00F36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62A5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b/>
                <w:bCs/>
                <w:color w:val="000000"/>
                <w:sz w:val="26"/>
                <w:szCs w:val="26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b/>
                <w:bCs/>
                <w:color w:val="000000"/>
                <w:sz w:val="26"/>
                <w:szCs w:val="26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362A5">
              <w:rPr>
                <w:b/>
                <w:bCs/>
                <w:color w:val="000000"/>
                <w:sz w:val="26"/>
                <w:szCs w:val="26"/>
              </w:rPr>
              <w:t>10 000,00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468B" w:rsidRPr="00F362A5" w:rsidRDefault="00A1468B" w:rsidP="00F362A5">
            <w:pPr>
              <w:widowControl w:val="0"/>
              <w:autoSpaceDE w:val="0"/>
              <w:autoSpaceDN w:val="0"/>
              <w:adjustRightInd w:val="0"/>
              <w:ind w:left="-108" w:right="33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4A027B" w:rsidRPr="00F362A5" w:rsidRDefault="004A027B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</w:p>
    <w:p w:rsidR="005A1D22" w:rsidRPr="00F362A5" w:rsidRDefault="005A1D22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</w:p>
    <w:p w:rsidR="005A1D22" w:rsidRPr="00F362A5" w:rsidRDefault="005A1D22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</w:p>
    <w:p w:rsidR="005A1D22" w:rsidRPr="00F362A5" w:rsidRDefault="005A1D22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</w:p>
    <w:p w:rsidR="004A027B" w:rsidRPr="00F362A5" w:rsidRDefault="004A027B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  <w:r w:rsidRPr="00F362A5">
        <w:rPr>
          <w:rFonts w:eastAsiaTheme="minorEastAsia"/>
          <w:color w:val="000000"/>
          <w:sz w:val="26"/>
          <w:szCs w:val="26"/>
          <w:lang w:eastAsia="ru-RU"/>
        </w:rPr>
        <w:t>Председатель</w:t>
      </w:r>
    </w:p>
    <w:p w:rsidR="004A027B" w:rsidRPr="00F362A5" w:rsidRDefault="004A027B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  <w:r w:rsidRPr="00F362A5">
        <w:rPr>
          <w:rFonts w:eastAsiaTheme="minorEastAsia"/>
          <w:color w:val="000000"/>
          <w:sz w:val="26"/>
          <w:szCs w:val="26"/>
          <w:lang w:eastAsia="ru-RU"/>
        </w:rPr>
        <w:t>Законодательной Думы</w:t>
      </w:r>
    </w:p>
    <w:p w:rsidR="00211535" w:rsidRPr="00F362A5" w:rsidRDefault="004A027B" w:rsidP="00F362A5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color w:val="000000"/>
          <w:sz w:val="26"/>
          <w:szCs w:val="26"/>
          <w:lang w:eastAsia="ru-RU"/>
        </w:rPr>
      </w:pPr>
      <w:r w:rsidRPr="00F362A5">
        <w:rPr>
          <w:rFonts w:eastAsiaTheme="minorEastAsia"/>
          <w:color w:val="000000"/>
          <w:sz w:val="26"/>
          <w:szCs w:val="26"/>
          <w:lang w:eastAsia="ru-RU"/>
        </w:rPr>
        <w:t>Хабаровского края</w:t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</w:r>
      <w:r w:rsidRPr="00F362A5">
        <w:rPr>
          <w:rFonts w:eastAsiaTheme="minorEastAsia"/>
          <w:color w:val="000000"/>
          <w:sz w:val="26"/>
          <w:szCs w:val="26"/>
          <w:lang w:eastAsia="ru-RU"/>
        </w:rPr>
        <w:tab/>
        <w:t xml:space="preserve">                     И.В. Зикунова</w:t>
      </w:r>
    </w:p>
    <w:sectPr w:rsidR="00211535" w:rsidRPr="00F362A5" w:rsidSect="00D746A5">
      <w:headerReference w:type="default" r:id="rId8"/>
      <w:footerReference w:type="firs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673" w:rsidRDefault="00C85673" w:rsidP="00D746A5">
      <w:r>
        <w:separator/>
      </w:r>
    </w:p>
  </w:endnote>
  <w:endnote w:type="continuationSeparator" w:id="0">
    <w:p w:rsidR="00C85673" w:rsidRDefault="00C85673" w:rsidP="00D7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D22" w:rsidRPr="00D56D08" w:rsidRDefault="00D56D08" w:rsidP="00D56D08">
    <w:pPr>
      <w:pStyle w:val="a7"/>
      <w:jc w:val="both"/>
      <w:rPr>
        <w:sz w:val="14"/>
        <w:szCs w:val="14"/>
      </w:rPr>
    </w:pPr>
    <w:r w:rsidRPr="00D56D08">
      <w:rPr>
        <w:sz w:val="14"/>
        <w:szCs w:val="14"/>
      </w:rPr>
      <w:fldChar w:fldCharType="begin"/>
    </w:r>
    <w:r w:rsidRPr="00D56D08">
      <w:rPr>
        <w:sz w:val="14"/>
        <w:szCs w:val="14"/>
      </w:rPr>
      <w:instrText xml:space="preserve"> FILENAME  \p  \* MERGEFORMAT </w:instrText>
    </w:r>
    <w:r w:rsidRPr="00D56D08">
      <w:rPr>
        <w:sz w:val="14"/>
        <w:szCs w:val="14"/>
      </w:rPr>
      <w:fldChar w:fldCharType="separate"/>
    </w:r>
    <w:r w:rsidR="005777C8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развитию\ЗП-VII-143\zp3-VII-143_v091220_budget01приложение32.docx</w:t>
    </w:r>
    <w:r w:rsidRPr="00D56D08">
      <w:rPr>
        <w:sz w:val="14"/>
        <w:szCs w:val="14"/>
      </w:rPr>
      <w:fldChar w:fldCharType="end"/>
    </w:r>
    <w:r w:rsidRPr="00D56D08">
      <w:rPr>
        <w:sz w:val="14"/>
        <w:szCs w:val="14"/>
      </w:rPr>
      <w:t>\</w:t>
    </w:r>
    <w:r w:rsidRPr="00D56D08">
      <w:rPr>
        <w:sz w:val="14"/>
        <w:szCs w:val="14"/>
      </w:rPr>
      <w:fldChar w:fldCharType="begin"/>
    </w:r>
    <w:r w:rsidRPr="00D56D08">
      <w:rPr>
        <w:sz w:val="14"/>
        <w:szCs w:val="14"/>
      </w:rPr>
      <w:instrText xml:space="preserve"> USERNAME   \* MERGEFORMAT </w:instrText>
    </w:r>
    <w:r w:rsidRPr="00D56D08">
      <w:rPr>
        <w:sz w:val="14"/>
        <w:szCs w:val="14"/>
      </w:rPr>
      <w:fldChar w:fldCharType="separate"/>
    </w:r>
    <w:r w:rsidR="005777C8">
      <w:rPr>
        <w:noProof/>
        <w:sz w:val="14"/>
        <w:szCs w:val="14"/>
      </w:rPr>
      <w:t>org_budget01</w:t>
    </w:r>
    <w:r w:rsidRPr="00D56D08">
      <w:rPr>
        <w:sz w:val="14"/>
        <w:szCs w:val="14"/>
      </w:rPr>
      <w:fldChar w:fldCharType="end"/>
    </w:r>
    <w:r w:rsidRPr="00D56D08">
      <w:rPr>
        <w:sz w:val="14"/>
        <w:szCs w:val="14"/>
      </w:rPr>
      <w:t>\</w:t>
    </w:r>
    <w:r w:rsidRPr="00D56D08">
      <w:rPr>
        <w:sz w:val="14"/>
        <w:szCs w:val="14"/>
      </w:rPr>
      <w:fldChar w:fldCharType="begin"/>
    </w:r>
    <w:r w:rsidRPr="00D56D08">
      <w:rPr>
        <w:sz w:val="14"/>
        <w:szCs w:val="14"/>
      </w:rPr>
      <w:instrText xml:space="preserve"> TIME  \@ "dd.MM.yyyy H:mm:ss"  \* MERGEFORMAT </w:instrText>
    </w:r>
    <w:r w:rsidRPr="00D56D08">
      <w:rPr>
        <w:sz w:val="14"/>
        <w:szCs w:val="14"/>
      </w:rPr>
      <w:fldChar w:fldCharType="separate"/>
    </w:r>
    <w:r w:rsidR="005777C8">
      <w:rPr>
        <w:noProof/>
        <w:sz w:val="14"/>
        <w:szCs w:val="14"/>
      </w:rPr>
      <w:t>02.12.2020 18:43:21</w:t>
    </w:r>
    <w:r w:rsidRPr="00D56D08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673" w:rsidRDefault="00C85673" w:rsidP="00D746A5">
      <w:r>
        <w:separator/>
      </w:r>
    </w:p>
  </w:footnote>
  <w:footnote w:type="continuationSeparator" w:id="0">
    <w:p w:rsidR="00C85673" w:rsidRDefault="00C85673" w:rsidP="00D74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1984"/>
      <w:docPartObj>
        <w:docPartGallery w:val="Page Numbers (Top of Page)"/>
        <w:docPartUnique/>
      </w:docPartObj>
    </w:sdtPr>
    <w:sdtEndPr/>
    <w:sdtContent>
      <w:p w:rsidR="00D746A5" w:rsidRDefault="00D746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7C8">
          <w:rPr>
            <w:noProof/>
          </w:rPr>
          <w:t>2</w:t>
        </w:r>
        <w:r>
          <w:fldChar w:fldCharType="end"/>
        </w:r>
      </w:p>
      <w:p w:rsidR="00D746A5" w:rsidRDefault="00D746A5">
        <w:pPr>
          <w:pStyle w:val="a5"/>
          <w:jc w:val="center"/>
        </w:pPr>
        <w:r>
          <w:t xml:space="preserve">   </w:t>
        </w:r>
        <w:r>
          <w:tab/>
          <w:t xml:space="preserve">                                                              Продолжение приложения </w:t>
        </w:r>
        <w:r w:rsidR="00397B52">
          <w:t>24.5</w:t>
        </w:r>
      </w:p>
    </w:sdtContent>
  </w:sdt>
  <w:p w:rsidR="00D746A5" w:rsidRDefault="00D746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7C"/>
    <w:rsid w:val="00091C96"/>
    <w:rsid w:val="000A42AC"/>
    <w:rsid w:val="000A735D"/>
    <w:rsid w:val="00200234"/>
    <w:rsid w:val="00204D0F"/>
    <w:rsid w:val="00211535"/>
    <w:rsid w:val="0023270B"/>
    <w:rsid w:val="00244E89"/>
    <w:rsid w:val="0028113A"/>
    <w:rsid w:val="00307C3D"/>
    <w:rsid w:val="00397B52"/>
    <w:rsid w:val="003D7035"/>
    <w:rsid w:val="00426085"/>
    <w:rsid w:val="004306F3"/>
    <w:rsid w:val="00461E5F"/>
    <w:rsid w:val="004A027B"/>
    <w:rsid w:val="004F247F"/>
    <w:rsid w:val="005777C8"/>
    <w:rsid w:val="005A1D22"/>
    <w:rsid w:val="0063073A"/>
    <w:rsid w:val="006450CF"/>
    <w:rsid w:val="00687661"/>
    <w:rsid w:val="00693A83"/>
    <w:rsid w:val="006A404F"/>
    <w:rsid w:val="006D3BAD"/>
    <w:rsid w:val="007641B8"/>
    <w:rsid w:val="007E2E48"/>
    <w:rsid w:val="00863FC5"/>
    <w:rsid w:val="00874BDE"/>
    <w:rsid w:val="00891B38"/>
    <w:rsid w:val="008A5ED6"/>
    <w:rsid w:val="008E70C2"/>
    <w:rsid w:val="0090523E"/>
    <w:rsid w:val="00947C28"/>
    <w:rsid w:val="009A5388"/>
    <w:rsid w:val="009B5FEC"/>
    <w:rsid w:val="00A1456F"/>
    <w:rsid w:val="00A1468B"/>
    <w:rsid w:val="00B80025"/>
    <w:rsid w:val="00C20792"/>
    <w:rsid w:val="00C85673"/>
    <w:rsid w:val="00D56D08"/>
    <w:rsid w:val="00D64061"/>
    <w:rsid w:val="00D746A5"/>
    <w:rsid w:val="00DB1EE6"/>
    <w:rsid w:val="00DC542E"/>
    <w:rsid w:val="00E12F7C"/>
    <w:rsid w:val="00E407C8"/>
    <w:rsid w:val="00E97A80"/>
    <w:rsid w:val="00EA4ACC"/>
    <w:rsid w:val="00F362A5"/>
    <w:rsid w:val="00F43B2E"/>
    <w:rsid w:val="00FD5726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4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247F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unhideWhenUsed/>
    <w:rsid w:val="00D746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6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nhideWhenUsed/>
    <w:rsid w:val="00D746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746A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4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247F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unhideWhenUsed/>
    <w:rsid w:val="00D746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6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nhideWhenUsed/>
    <w:rsid w:val="00D746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746A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36266-C104-47FB-890B-CAB97030D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78D2187B</Template>
  <TotalTime>13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Хабаровского края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 Виталий Сергеевич</dc:creator>
  <cp:keywords/>
  <dc:description/>
  <cp:lastModifiedBy>org_budget01</cp:lastModifiedBy>
  <cp:revision>7</cp:revision>
  <cp:lastPrinted>2020-12-02T08:43:00Z</cp:lastPrinted>
  <dcterms:created xsi:type="dcterms:W3CDTF">2020-11-23T02:10:00Z</dcterms:created>
  <dcterms:modified xsi:type="dcterms:W3CDTF">2020-12-02T08:43:00Z</dcterms:modified>
</cp:coreProperties>
</file>