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4D9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D11F89">
        <w:rPr>
          <w:rFonts w:ascii="Times New Roman" w:hAnsi="Times New Roman" w:cs="Times New Roman"/>
          <w:color w:val="000000"/>
          <w:sz w:val="26"/>
          <w:szCs w:val="26"/>
        </w:rPr>
        <w:t>30</w:t>
      </w:r>
    </w:p>
    <w:p w:rsidR="00BA24D9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 Закону Хабаровского края</w:t>
      </w:r>
    </w:p>
    <w:p w:rsidR="00BA24D9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="00AD5A10">
        <w:rPr>
          <w:rFonts w:ascii="Times New Roman" w:hAnsi="Times New Roman" w:cs="Times New Roman"/>
          <w:color w:val="000000"/>
          <w:sz w:val="26"/>
          <w:szCs w:val="26"/>
        </w:rPr>
        <w:t xml:space="preserve"> 09.12.2020</w:t>
      </w:r>
      <w:r w:rsidR="00F6707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№</w:t>
      </w:r>
    </w:p>
    <w:p w:rsidR="00BA24D9" w:rsidRDefault="00BA24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A24D9" w:rsidRDefault="00BA24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A24D9" w:rsidRDefault="00BA24D9" w:rsidP="00BA24D9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Распределение субсидий из краевого бюджета бюджетам муниципальных образований края на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</w:t>
      </w:r>
      <w:r w:rsidR="00AF4D7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финансово</w:t>
      </w:r>
      <w:r w:rsidR="00AF4D7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му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обеспечени</w:t>
      </w:r>
      <w:r w:rsidR="00AF4D7C">
        <w:rPr>
          <w:rFonts w:ascii="Times New Roman" w:hAnsi="Times New Roman" w:cs="Times New Roman"/>
          <w:b/>
          <w:bCs/>
          <w:color w:val="000000"/>
          <w:sz w:val="26"/>
          <w:szCs w:val="26"/>
        </w:rPr>
        <w:t>ю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мероприятий по организации бесплатного горячего питания обучающихся, получающих начальное общее образование в муниципальных образоват</w:t>
      </w:r>
      <w:r w:rsidR="00A24E7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ельных организациях</w:t>
      </w:r>
      <w:r w:rsidR="008D77FB">
        <w:rPr>
          <w:rFonts w:ascii="Times New Roman" w:hAnsi="Times New Roman" w:cs="Times New Roman"/>
          <w:b/>
          <w:bCs/>
          <w:color w:val="000000"/>
          <w:sz w:val="26"/>
          <w:szCs w:val="26"/>
        </w:rPr>
        <w:t>,</w:t>
      </w:r>
      <w:r w:rsidR="00A24E7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на 2021 год</w:t>
      </w:r>
    </w:p>
    <w:p w:rsidR="00FB60AB" w:rsidRPr="00FB60AB" w:rsidRDefault="00FB60AB" w:rsidP="00BA24D9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BA24D9" w:rsidRDefault="00BA24D9" w:rsidP="00BA24D9">
      <w:pPr>
        <w:widowControl w:val="0"/>
        <w:tabs>
          <w:tab w:val="left" w:pos="4238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934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1579"/>
      </w:tblGrid>
      <w:tr w:rsidR="00F5113D" w:rsidRPr="00612FEA" w:rsidTr="00E6674E">
        <w:trPr>
          <w:trHeight w:val="438"/>
        </w:trPr>
        <w:tc>
          <w:tcPr>
            <w:tcW w:w="77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2EB7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2EB7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82 339,10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30 658,75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3 163,47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2 243,96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5 769,29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2 478,84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672,18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4 425,64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3 284,44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2 105,91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2 377,27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4 696,59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2 195,80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1 191,95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482,86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3 917,71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473,40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3 708,31</w:t>
            </w:r>
          </w:p>
        </w:tc>
      </w:tr>
      <w:tr w:rsidR="00BA24D9" w:rsidRPr="00612FEA" w:rsidTr="00E6674E">
        <w:trPr>
          <w:trHeight w:val="299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E66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7 669,70</w:t>
            </w:r>
          </w:p>
        </w:tc>
      </w:tr>
      <w:tr w:rsidR="00BA24D9" w:rsidRPr="00612FEA" w:rsidTr="00E6674E">
        <w:trPr>
          <w:trHeight w:val="303"/>
        </w:trPr>
        <w:tc>
          <w:tcPr>
            <w:tcW w:w="776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79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BA24D9" w:rsidRPr="00612FEA" w:rsidRDefault="00BA24D9" w:rsidP="00612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12FE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163 855,17</w:t>
            </w:r>
          </w:p>
        </w:tc>
      </w:tr>
    </w:tbl>
    <w:p w:rsidR="00BA24D9" w:rsidRPr="00612FEA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A24D9" w:rsidRPr="00612FEA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A24D9" w:rsidRPr="00612FEA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A24D9" w:rsidRPr="00612FEA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A24D9" w:rsidRPr="00612FEA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2FEA">
        <w:rPr>
          <w:rFonts w:ascii="Times New Roman" w:hAnsi="Times New Roman" w:cs="Times New Roman"/>
          <w:color w:val="000000"/>
          <w:sz w:val="26"/>
          <w:szCs w:val="26"/>
        </w:rPr>
        <w:t>Председатель</w:t>
      </w:r>
    </w:p>
    <w:p w:rsidR="00BA24D9" w:rsidRPr="00612FEA" w:rsidRDefault="00BA24D9" w:rsidP="00612F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2FEA">
        <w:rPr>
          <w:rFonts w:ascii="Times New Roman" w:hAnsi="Times New Roman" w:cs="Times New Roman"/>
          <w:color w:val="000000"/>
          <w:sz w:val="26"/>
          <w:szCs w:val="26"/>
        </w:rPr>
        <w:t>Законодательной Думы</w:t>
      </w:r>
    </w:p>
    <w:p w:rsidR="00920699" w:rsidRPr="00612FEA" w:rsidRDefault="00920699" w:rsidP="00612F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612FEA">
        <w:rPr>
          <w:rFonts w:ascii="Times New Roman" w:hAnsi="Times New Roman" w:cs="Times New Roman"/>
          <w:color w:val="000000"/>
          <w:sz w:val="26"/>
          <w:szCs w:val="26"/>
        </w:rPr>
        <w:t>Хабаровского края</w:t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</w:t>
      </w:r>
      <w:r w:rsidR="00612FEA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612FEA">
        <w:rPr>
          <w:rFonts w:ascii="Times New Roman" w:hAnsi="Times New Roman" w:cs="Times New Roman"/>
          <w:color w:val="000000"/>
          <w:sz w:val="26"/>
          <w:szCs w:val="26"/>
        </w:rPr>
        <w:t>И.В. Зикунова</w:t>
      </w:r>
    </w:p>
    <w:sectPr w:rsidR="00920699" w:rsidRPr="00612FEA" w:rsidSect="00920699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EB7" w:rsidRDefault="00BA24D9">
      <w:pPr>
        <w:spacing w:after="0" w:line="240" w:lineRule="auto"/>
      </w:pPr>
      <w:r>
        <w:separator/>
      </w:r>
    </w:p>
  </w:endnote>
  <w:endnote w:type="continuationSeparator" w:id="0">
    <w:p w:rsidR="00E02EB7" w:rsidRDefault="00BA2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3B6" w:rsidRPr="000533B6" w:rsidRDefault="000533B6" w:rsidP="000533B6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0533B6">
      <w:rPr>
        <w:rFonts w:ascii="Times New Roman" w:hAnsi="Times New Roman" w:cs="Times New Roman"/>
        <w:sz w:val="14"/>
        <w:szCs w:val="14"/>
      </w:rPr>
      <w:fldChar w:fldCharType="begin"/>
    </w:r>
    <w:r w:rsidRPr="000533B6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0533B6">
      <w:rPr>
        <w:rFonts w:ascii="Times New Roman" w:hAnsi="Times New Roman" w:cs="Times New Roman"/>
        <w:sz w:val="14"/>
        <w:szCs w:val="14"/>
      </w:rPr>
      <w:fldChar w:fldCharType="separate"/>
    </w:r>
    <w:r w:rsidR="00AF4D7C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развитию\ЗП-VII-143\zp3-VII-143_v091220_budget01приложение30.docx</w:t>
    </w:r>
    <w:r w:rsidRPr="000533B6">
      <w:rPr>
        <w:rFonts w:ascii="Times New Roman" w:hAnsi="Times New Roman" w:cs="Times New Roman"/>
        <w:sz w:val="14"/>
        <w:szCs w:val="14"/>
      </w:rPr>
      <w:fldChar w:fldCharType="end"/>
    </w:r>
    <w:r w:rsidRPr="000533B6">
      <w:rPr>
        <w:rFonts w:ascii="Times New Roman" w:hAnsi="Times New Roman" w:cs="Times New Roman"/>
        <w:sz w:val="14"/>
        <w:szCs w:val="14"/>
      </w:rPr>
      <w:t>\</w:t>
    </w:r>
    <w:r w:rsidRPr="000533B6">
      <w:rPr>
        <w:rFonts w:ascii="Times New Roman" w:hAnsi="Times New Roman" w:cs="Times New Roman"/>
        <w:sz w:val="14"/>
        <w:szCs w:val="14"/>
      </w:rPr>
      <w:fldChar w:fldCharType="begin"/>
    </w:r>
    <w:r w:rsidRPr="000533B6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0533B6">
      <w:rPr>
        <w:rFonts w:ascii="Times New Roman" w:hAnsi="Times New Roman" w:cs="Times New Roman"/>
        <w:sz w:val="14"/>
        <w:szCs w:val="14"/>
      </w:rPr>
      <w:fldChar w:fldCharType="separate"/>
    </w:r>
    <w:r w:rsidR="00AF4D7C">
      <w:rPr>
        <w:rFonts w:ascii="Times New Roman" w:hAnsi="Times New Roman" w:cs="Times New Roman"/>
        <w:noProof/>
        <w:sz w:val="14"/>
        <w:szCs w:val="14"/>
      </w:rPr>
      <w:t>org_budget01</w:t>
    </w:r>
    <w:r w:rsidRPr="000533B6">
      <w:rPr>
        <w:rFonts w:ascii="Times New Roman" w:hAnsi="Times New Roman" w:cs="Times New Roman"/>
        <w:sz w:val="14"/>
        <w:szCs w:val="14"/>
      </w:rPr>
      <w:fldChar w:fldCharType="end"/>
    </w:r>
    <w:r w:rsidRPr="000533B6">
      <w:rPr>
        <w:rFonts w:ascii="Times New Roman" w:hAnsi="Times New Roman" w:cs="Times New Roman"/>
        <w:sz w:val="14"/>
        <w:szCs w:val="14"/>
      </w:rPr>
      <w:t>\</w:t>
    </w:r>
    <w:r w:rsidRPr="000533B6">
      <w:rPr>
        <w:rFonts w:ascii="Times New Roman" w:hAnsi="Times New Roman" w:cs="Times New Roman"/>
        <w:sz w:val="14"/>
        <w:szCs w:val="14"/>
      </w:rPr>
      <w:fldChar w:fldCharType="begin"/>
    </w:r>
    <w:r w:rsidRPr="000533B6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0533B6">
      <w:rPr>
        <w:rFonts w:ascii="Times New Roman" w:hAnsi="Times New Roman" w:cs="Times New Roman"/>
        <w:sz w:val="14"/>
        <w:szCs w:val="14"/>
      </w:rPr>
      <w:fldChar w:fldCharType="separate"/>
    </w:r>
    <w:r w:rsidR="00AF4D7C">
      <w:rPr>
        <w:rFonts w:ascii="Times New Roman" w:hAnsi="Times New Roman" w:cs="Times New Roman"/>
        <w:noProof/>
        <w:sz w:val="14"/>
        <w:szCs w:val="14"/>
      </w:rPr>
      <w:t>08.12.2020 16:01:57</w:t>
    </w:r>
    <w:r w:rsidRPr="000533B6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EB7" w:rsidRDefault="00BA24D9">
      <w:pPr>
        <w:spacing w:after="0" w:line="240" w:lineRule="auto"/>
      </w:pPr>
      <w:r>
        <w:separator/>
      </w:r>
    </w:p>
  </w:footnote>
  <w:footnote w:type="continuationSeparator" w:id="0">
    <w:p w:rsidR="00E02EB7" w:rsidRDefault="00BA2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EB7" w:rsidRDefault="00BA24D9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920699">
      <w:rPr>
        <w:rFonts w:ascii="Times New Roman" w:hAnsi="Times New Roman" w:cs="Times New Roman"/>
        <w:noProof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13D"/>
    <w:rsid w:val="000206DD"/>
    <w:rsid w:val="000533B6"/>
    <w:rsid w:val="00612FEA"/>
    <w:rsid w:val="008C5717"/>
    <w:rsid w:val="008D77FB"/>
    <w:rsid w:val="00920699"/>
    <w:rsid w:val="00976CCF"/>
    <w:rsid w:val="00A24E7C"/>
    <w:rsid w:val="00A74F60"/>
    <w:rsid w:val="00AD5A10"/>
    <w:rsid w:val="00AF4D7C"/>
    <w:rsid w:val="00BA24D9"/>
    <w:rsid w:val="00C5026C"/>
    <w:rsid w:val="00D11F89"/>
    <w:rsid w:val="00D30A6D"/>
    <w:rsid w:val="00DB3C66"/>
    <w:rsid w:val="00E02EB7"/>
    <w:rsid w:val="00E6674E"/>
    <w:rsid w:val="00F5113D"/>
    <w:rsid w:val="00F67072"/>
    <w:rsid w:val="00FB428A"/>
    <w:rsid w:val="00FB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3B6"/>
  </w:style>
  <w:style w:type="paragraph" w:styleId="a5">
    <w:name w:val="footer"/>
    <w:basedOn w:val="a"/>
    <w:link w:val="a6"/>
    <w:uiPriority w:val="99"/>
    <w:unhideWhenUsed/>
    <w:rsid w:val="00053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3B6"/>
  </w:style>
  <w:style w:type="paragraph" w:styleId="a5">
    <w:name w:val="footer"/>
    <w:basedOn w:val="a"/>
    <w:link w:val="a6"/>
    <w:uiPriority w:val="99"/>
    <w:unhideWhenUsed/>
    <w:rsid w:val="00053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7465D2A1</Template>
  <TotalTime>9</TotalTime>
  <Pages>1</Pages>
  <Words>195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16.09.2020 08:45:18</dc:subject>
  <dc:creator>Keysystems.DWH2.ReportDesigner</dc:creator>
  <cp:lastModifiedBy>org_budget01</cp:lastModifiedBy>
  <cp:revision>11</cp:revision>
  <cp:lastPrinted>2020-12-08T06:01:00Z</cp:lastPrinted>
  <dcterms:created xsi:type="dcterms:W3CDTF">2020-10-12T08:19:00Z</dcterms:created>
  <dcterms:modified xsi:type="dcterms:W3CDTF">2020-12-08T06:02:00Z</dcterms:modified>
</cp:coreProperties>
</file>