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AD" w:rsidRPr="00C40225" w:rsidRDefault="00A86FAD" w:rsidP="00323A06">
      <w:pPr>
        <w:suppressAutoHyphens/>
        <w:spacing w:after="0" w:line="240" w:lineRule="auto"/>
        <w:ind w:left="11506" w:right="1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 xml:space="preserve">Приложение </w:t>
      </w:r>
      <w:r w:rsidR="00590A20">
        <w:rPr>
          <w:rFonts w:ascii="Times New Roman" w:eastAsia="Times New Roman" w:hAnsi="Times New Roman"/>
          <w:sz w:val="26"/>
          <w:szCs w:val="26"/>
          <w:lang w:eastAsia="ar-SA"/>
        </w:rPr>
        <w:t>28</w:t>
      </w:r>
    </w:p>
    <w:p w:rsidR="00A86FAD" w:rsidRPr="00C40225" w:rsidRDefault="00A86FAD" w:rsidP="00323A06">
      <w:pPr>
        <w:suppressAutoHyphens/>
        <w:spacing w:after="0" w:line="240" w:lineRule="auto"/>
        <w:ind w:left="11506" w:right="1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к Закону Хабаровского края</w:t>
      </w:r>
    </w:p>
    <w:p w:rsidR="00A86FAD" w:rsidRPr="00C40225" w:rsidRDefault="00A86FAD" w:rsidP="00323A06">
      <w:pPr>
        <w:suppressAutoHyphens/>
        <w:spacing w:after="0" w:line="240" w:lineRule="auto"/>
        <w:ind w:left="11506" w:right="1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от</w:t>
      </w:r>
      <w:r w:rsidR="00323A06">
        <w:rPr>
          <w:rFonts w:ascii="Times New Roman" w:eastAsia="Times New Roman" w:hAnsi="Times New Roman"/>
          <w:sz w:val="26"/>
          <w:szCs w:val="26"/>
          <w:lang w:eastAsia="ar-SA"/>
        </w:rPr>
        <w:t xml:space="preserve"> 09.12.2020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№</w:t>
      </w:r>
    </w:p>
    <w:p w:rsidR="00A86FAD" w:rsidRDefault="00A86FAD" w:rsidP="00A86FAD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261950" w:rsidRDefault="00261950" w:rsidP="00A86FAD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8C6389" w:rsidRPr="00C40225" w:rsidRDefault="008C6389" w:rsidP="008C6389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4605CB" w:rsidRDefault="00A86FAD" w:rsidP="008C638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строительству, 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</w:t>
      </w:r>
      <w:r w:rsidR="008C6389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005643">
        <w:rPr>
          <w:rFonts w:ascii="Times New Roman" w:eastAsia="Times New Roman" w:hAnsi="Times New Roman"/>
          <w:b/>
          <w:sz w:val="26"/>
          <w:szCs w:val="26"/>
          <w:lang w:eastAsia="ar-SA"/>
        </w:rPr>
        <w:t>на 202</w:t>
      </w:r>
      <w:r w:rsidR="00956272">
        <w:rPr>
          <w:rFonts w:ascii="Times New Roman" w:eastAsia="Times New Roman" w:hAnsi="Times New Roman"/>
          <w:b/>
          <w:sz w:val="26"/>
          <w:szCs w:val="26"/>
          <w:lang w:eastAsia="ar-SA"/>
        </w:rPr>
        <w:t>3</w:t>
      </w:r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год</w:t>
      </w:r>
    </w:p>
    <w:p w:rsidR="008C6389" w:rsidRDefault="008C6389" w:rsidP="008C638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86FAD" w:rsidRDefault="00A86FAD" w:rsidP="008C6389">
      <w:pPr>
        <w:spacing w:after="0" w:line="240" w:lineRule="auto"/>
        <w:ind w:right="1"/>
        <w:jc w:val="right"/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14616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917"/>
        <w:gridCol w:w="2309"/>
        <w:gridCol w:w="2310"/>
      </w:tblGrid>
      <w:tr w:rsidR="00956272" w:rsidTr="00323A06">
        <w:trPr>
          <w:tblHeader/>
        </w:trPr>
        <w:tc>
          <w:tcPr>
            <w:tcW w:w="6379" w:type="dxa"/>
          </w:tcPr>
          <w:p w:rsidR="00956272" w:rsidRDefault="00956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956272" w:rsidRDefault="00956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917" w:type="dxa"/>
          </w:tcPr>
          <w:p w:rsidR="00956272" w:rsidRPr="00F917A5" w:rsidRDefault="00956272" w:rsidP="00956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</w:t>
            </w:r>
            <w:r w:rsid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Развитие образования в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Хабаровско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09" w:type="dxa"/>
          </w:tcPr>
          <w:p w:rsidR="00B50B61" w:rsidRDefault="00956272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</w:t>
            </w:r>
            <w:proofErr w:type="spellEnd"/>
            <w:r w:rsid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956272" w:rsidRPr="00F917A5" w:rsidRDefault="00956272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bookmarkStart w:id="0" w:name="_GoBack"/>
            <w:bookmarkEnd w:id="0"/>
          </w:p>
        </w:tc>
        <w:tc>
          <w:tcPr>
            <w:tcW w:w="2310" w:type="dxa"/>
          </w:tcPr>
          <w:p w:rsidR="008C6389" w:rsidRDefault="00956272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Энергоэффек</w:t>
            </w:r>
            <w:proofErr w:type="spellEnd"/>
            <w:r w:rsid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956272" w:rsidRPr="00F917A5" w:rsidRDefault="00956272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тивность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развитие энергетики в Хабаровском крае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A86FAD" w:rsidRDefault="00A86FAD" w:rsidP="00A86FAD">
      <w:pPr>
        <w:spacing w:after="0" w:line="15" w:lineRule="exact"/>
      </w:pPr>
    </w:p>
    <w:tbl>
      <w:tblPr>
        <w:tblW w:w="14858" w:type="dxa"/>
        <w:tblInd w:w="134" w:type="dxa"/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917"/>
        <w:gridCol w:w="2310"/>
        <w:gridCol w:w="2309"/>
        <w:gridCol w:w="242"/>
      </w:tblGrid>
      <w:tr w:rsidR="00956272" w:rsidRPr="008C6389" w:rsidTr="00323A06">
        <w:trPr>
          <w:tblHeader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FB546A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FB546A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207 800,94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100 000,00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107 800,94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20 202,70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20 202,70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37 917,44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37 917,44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Эльбанское</w:t>
            </w:r>
            <w:proofErr w:type="spellEnd"/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городское поселение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27 360,00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27 360,00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Вяземский муниципальный район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25 474,55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25 474,55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18 132,57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18 132,57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6272" w:rsidRPr="008C6389" w:rsidTr="00323A06">
        <w:trPr>
          <w:trHeight w:val="34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336 888,20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100 000,00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107 800,94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638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129 087,26</w:t>
            </w:r>
          </w:p>
        </w:tc>
        <w:tc>
          <w:tcPr>
            <w:tcW w:w="242" w:type="dxa"/>
            <w:tcBorders>
              <w:left w:val="single" w:sz="4" w:space="0" w:color="auto"/>
            </w:tcBorders>
          </w:tcPr>
          <w:p w:rsidR="00956272" w:rsidRPr="008C6389" w:rsidRDefault="00956272" w:rsidP="008C6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BF5E76" w:rsidRDefault="00BF5E76" w:rsidP="008C6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BF5E76" w:rsidRDefault="00BF5E76" w:rsidP="00BF5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  И.В. Зикунова</w:t>
      </w:r>
    </w:p>
    <w:p w:rsidR="00FE10FF" w:rsidRDefault="00FE10FF" w:rsidP="00036356"/>
    <w:sectPr w:rsidR="00FE10FF" w:rsidSect="00323A06">
      <w:headerReference w:type="default" r:id="rId8"/>
      <w:footerReference w:type="default" r:id="rId9"/>
      <w:footerReference w:type="first" r:id="rId10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FF" w:rsidRDefault="002B062E">
      <w:pPr>
        <w:spacing w:after="0" w:line="240" w:lineRule="auto"/>
      </w:pPr>
      <w:r>
        <w:separator/>
      </w:r>
    </w:p>
  </w:endnote>
  <w:endnote w:type="continuationSeparator" w:id="0">
    <w:p w:rsidR="00FE10FF" w:rsidRDefault="002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389" w:rsidRPr="00323A06" w:rsidRDefault="00323A06" w:rsidP="00323A06">
    <w:pPr>
      <w:pStyle w:val="a5"/>
      <w:jc w:val="both"/>
    </w:pP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развитию\ЗП-VII-143\zp3-VII-143_v091220_budget01приложение28.docx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  <w:r w:rsidRPr="004576A7">
      <w:rPr>
        <w:rFonts w:ascii="Times New Roman" w:hAnsi="Times New Roman" w:cs="Times New Roman"/>
        <w:sz w:val="14"/>
        <w:szCs w:val="14"/>
      </w:rPr>
      <w:t>\</w:t>
    </w: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org_budget01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  <w:r w:rsidRPr="004576A7">
      <w:rPr>
        <w:rFonts w:ascii="Times New Roman" w:hAnsi="Times New Roman" w:cs="Times New Roman"/>
        <w:sz w:val="14"/>
        <w:szCs w:val="14"/>
      </w:rPr>
      <w:t>\</w:t>
    </w: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02.12.2020 18:26:19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A7" w:rsidRPr="004576A7" w:rsidRDefault="004576A7" w:rsidP="004576A7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 w:rsidR="00323A06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развитию\ЗП-VII-143\zp3-VII-143_v091220_budget01приложение28.docx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  <w:r w:rsidRPr="004576A7">
      <w:rPr>
        <w:rFonts w:ascii="Times New Roman" w:hAnsi="Times New Roman" w:cs="Times New Roman"/>
        <w:sz w:val="14"/>
        <w:szCs w:val="14"/>
      </w:rPr>
      <w:t>\</w:t>
    </w: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 w:rsidR="00323A06">
      <w:rPr>
        <w:rFonts w:ascii="Times New Roman" w:hAnsi="Times New Roman" w:cs="Times New Roman"/>
        <w:noProof/>
        <w:sz w:val="14"/>
        <w:szCs w:val="14"/>
      </w:rPr>
      <w:t>org_budget01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  <w:r w:rsidRPr="004576A7">
      <w:rPr>
        <w:rFonts w:ascii="Times New Roman" w:hAnsi="Times New Roman" w:cs="Times New Roman"/>
        <w:sz w:val="14"/>
        <w:szCs w:val="14"/>
      </w:rPr>
      <w:t>\</w:t>
    </w:r>
    <w:r w:rsidRPr="004576A7">
      <w:rPr>
        <w:rFonts w:ascii="Times New Roman" w:hAnsi="Times New Roman" w:cs="Times New Roman"/>
        <w:sz w:val="14"/>
        <w:szCs w:val="14"/>
      </w:rPr>
      <w:fldChar w:fldCharType="begin"/>
    </w:r>
    <w:r w:rsidRPr="004576A7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4576A7">
      <w:rPr>
        <w:rFonts w:ascii="Times New Roman" w:hAnsi="Times New Roman" w:cs="Times New Roman"/>
        <w:sz w:val="14"/>
        <w:szCs w:val="14"/>
      </w:rPr>
      <w:fldChar w:fldCharType="separate"/>
    </w:r>
    <w:r w:rsidR="00323A06">
      <w:rPr>
        <w:rFonts w:ascii="Times New Roman" w:hAnsi="Times New Roman" w:cs="Times New Roman"/>
        <w:noProof/>
        <w:sz w:val="14"/>
        <w:szCs w:val="14"/>
      </w:rPr>
      <w:t>02.12.2020 18:26:19</w:t>
    </w:r>
    <w:r w:rsidRPr="004576A7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FF" w:rsidRDefault="002B062E">
      <w:pPr>
        <w:spacing w:after="0" w:line="240" w:lineRule="auto"/>
      </w:pPr>
      <w:r>
        <w:separator/>
      </w:r>
    </w:p>
  </w:footnote>
  <w:footnote w:type="continuationSeparator" w:id="0">
    <w:p w:rsidR="00FE10FF" w:rsidRDefault="002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0FF" w:rsidRDefault="002B062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color w:val="000000"/>
        <w:sz w:val="26"/>
        <w:szCs w:val="26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323A06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 Продолжение приложения</w:t>
    </w:r>
    <w:r w:rsidR="008C6389">
      <w:rPr>
        <w:rFonts w:ascii="Times New Roman" w:hAnsi="Times New Roman" w:cs="Times New Roman"/>
        <w:color w:val="000000"/>
        <w:sz w:val="26"/>
        <w:szCs w:val="26"/>
      </w:rPr>
      <w:t xml:space="preserve"> 28</w:t>
    </w:r>
  </w:p>
  <w:p w:rsidR="00800AC6" w:rsidRDefault="00800AC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color w:val="000000"/>
        <w:sz w:val="26"/>
        <w:szCs w:val="26"/>
      </w:rPr>
    </w:pPr>
  </w:p>
  <w:p w:rsidR="00800AC6" w:rsidRDefault="00800AC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CB"/>
    <w:rsid w:val="00005643"/>
    <w:rsid w:val="00036356"/>
    <w:rsid w:val="00261950"/>
    <w:rsid w:val="00272FC7"/>
    <w:rsid w:val="002B062E"/>
    <w:rsid w:val="00323A06"/>
    <w:rsid w:val="003C3784"/>
    <w:rsid w:val="004576A7"/>
    <w:rsid w:val="004605CB"/>
    <w:rsid w:val="00590A20"/>
    <w:rsid w:val="006609E8"/>
    <w:rsid w:val="006D3E36"/>
    <w:rsid w:val="00800AC6"/>
    <w:rsid w:val="008275DB"/>
    <w:rsid w:val="008C6389"/>
    <w:rsid w:val="00956272"/>
    <w:rsid w:val="00A86FAD"/>
    <w:rsid w:val="00B50B61"/>
    <w:rsid w:val="00BE100F"/>
    <w:rsid w:val="00BF5E76"/>
    <w:rsid w:val="00C12FC5"/>
    <w:rsid w:val="00CA4E9B"/>
    <w:rsid w:val="00D547FA"/>
    <w:rsid w:val="00DC3076"/>
    <w:rsid w:val="00E844AB"/>
    <w:rsid w:val="00EE7E10"/>
    <w:rsid w:val="00F5555B"/>
    <w:rsid w:val="00F917A5"/>
    <w:rsid w:val="00FA68CA"/>
    <w:rsid w:val="00FB546A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0AC6"/>
  </w:style>
  <w:style w:type="paragraph" w:styleId="a5">
    <w:name w:val="footer"/>
    <w:basedOn w:val="a"/>
    <w:link w:val="a6"/>
    <w:uiPriority w:val="99"/>
    <w:unhideWhenUsed/>
    <w:rsid w:val="0080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0AC6"/>
  </w:style>
  <w:style w:type="paragraph" w:styleId="a7">
    <w:name w:val="Balloon Text"/>
    <w:basedOn w:val="a"/>
    <w:link w:val="a8"/>
    <w:uiPriority w:val="99"/>
    <w:semiHidden/>
    <w:unhideWhenUsed/>
    <w:rsid w:val="0032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0AC6"/>
  </w:style>
  <w:style w:type="paragraph" w:styleId="a5">
    <w:name w:val="footer"/>
    <w:basedOn w:val="a"/>
    <w:link w:val="a6"/>
    <w:uiPriority w:val="99"/>
    <w:unhideWhenUsed/>
    <w:rsid w:val="0080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0AC6"/>
  </w:style>
  <w:style w:type="paragraph" w:styleId="a7">
    <w:name w:val="Balloon Text"/>
    <w:basedOn w:val="a"/>
    <w:link w:val="a8"/>
    <w:uiPriority w:val="99"/>
    <w:semiHidden/>
    <w:unhideWhenUsed/>
    <w:rsid w:val="0032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A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38FEB-AA49-49B7-816C-4AD0E7B3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C2A2B8A5</Template>
  <TotalTime>10</TotalTime>
  <Pages>2</Pages>
  <Words>176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06.11.2020 07:56:05</dc:subject>
  <dc:creator>Keysystems.DWH2.ReportDesigner</dc:creator>
  <cp:keywords/>
  <dc:description/>
  <cp:lastModifiedBy>org_budget01</cp:lastModifiedBy>
  <cp:revision>8</cp:revision>
  <cp:lastPrinted>2020-12-02T08:26:00Z</cp:lastPrinted>
  <dcterms:created xsi:type="dcterms:W3CDTF">2020-11-23T02:07:00Z</dcterms:created>
  <dcterms:modified xsi:type="dcterms:W3CDTF">2020-12-02T08:26:00Z</dcterms:modified>
</cp:coreProperties>
</file>