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D5" w:rsidRDefault="002A23D5" w:rsidP="0037631B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2</w:t>
      </w:r>
      <w:r w:rsidR="0012314D">
        <w:rPr>
          <w:rFonts w:ascii="Times New Roman" w:hAnsi="Times New Roman"/>
          <w:color w:val="000000"/>
          <w:sz w:val="26"/>
          <w:szCs w:val="26"/>
        </w:rPr>
        <w:t>5</w:t>
      </w:r>
    </w:p>
    <w:p w:rsidR="002A23D5" w:rsidRDefault="002A23D5" w:rsidP="0037631B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2A23D5" w:rsidRDefault="002A23D5" w:rsidP="0037631B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795238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="00C27157">
        <w:rPr>
          <w:rFonts w:ascii="Times New Roman" w:hAnsi="Times New Roman"/>
          <w:color w:val="000000"/>
          <w:sz w:val="26"/>
          <w:szCs w:val="26"/>
        </w:rPr>
        <w:t xml:space="preserve"> </w:t>
      </w:r>
      <w:bookmarkStart w:id="0" w:name="_GoBack"/>
      <w:bookmarkEnd w:id="0"/>
    </w:p>
    <w:p w:rsidR="002A23D5" w:rsidRDefault="002A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A23D5" w:rsidRDefault="002A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A23D5" w:rsidRPr="003C35DB" w:rsidRDefault="002A23D5" w:rsidP="003C35DB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C35DB"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 w:rsidRPr="003C35DB"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 w:rsidRPr="003C35DB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обеспечению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</w:r>
      <w:r w:rsidR="000E6D5A" w:rsidRPr="003C35DB">
        <w:rPr>
          <w:rFonts w:ascii="Times New Roman" w:hAnsi="Times New Roman"/>
          <w:b/>
          <w:bCs/>
          <w:color w:val="000000"/>
          <w:sz w:val="26"/>
          <w:szCs w:val="26"/>
        </w:rPr>
        <w:t>,</w:t>
      </w:r>
      <w:r w:rsidRPr="003C35DB">
        <w:rPr>
          <w:rFonts w:ascii="Times New Roman" w:hAnsi="Times New Roman"/>
          <w:b/>
          <w:bCs/>
          <w:color w:val="000000"/>
          <w:sz w:val="26"/>
          <w:szCs w:val="26"/>
        </w:rPr>
        <w:t xml:space="preserve"> на 2021 год и на плановый период 2022 и 2023 годов</w:t>
      </w:r>
    </w:p>
    <w:p w:rsidR="00A37508" w:rsidRPr="003C35DB" w:rsidRDefault="00A37508" w:rsidP="003C35DB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2A23D5" w:rsidRPr="003C35DB" w:rsidRDefault="002A23D5" w:rsidP="003C35DB">
      <w:pPr>
        <w:widowControl w:val="0"/>
        <w:tabs>
          <w:tab w:val="left" w:pos="4238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/>
        <w:jc w:val="right"/>
        <w:rPr>
          <w:rFonts w:ascii="Times New Roman" w:hAnsi="Times New Roman"/>
          <w:sz w:val="26"/>
          <w:szCs w:val="26"/>
        </w:rPr>
      </w:pPr>
      <w:r w:rsidRPr="003C35DB"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44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1701"/>
        <w:gridCol w:w="1928"/>
      </w:tblGrid>
      <w:tr w:rsidR="0037631B" w:rsidRPr="003C35DB" w:rsidTr="0037631B">
        <w:trPr>
          <w:trHeight w:val="438"/>
        </w:trPr>
        <w:tc>
          <w:tcPr>
            <w:tcW w:w="411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3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37631B" w:rsidRPr="003C35DB" w:rsidTr="0037631B">
        <w:trPr>
          <w:trHeight w:val="396"/>
        </w:trPr>
        <w:tc>
          <w:tcPr>
            <w:tcW w:w="411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37631B" w:rsidRPr="003C35DB" w:rsidTr="0037631B">
        <w:trPr>
          <w:trHeight w:val="299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5 642,64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5 642,64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5 642,64</w:t>
            </w:r>
          </w:p>
        </w:tc>
      </w:tr>
      <w:tr w:rsidR="0037631B" w:rsidRPr="003C35DB" w:rsidTr="0037631B">
        <w:trPr>
          <w:trHeight w:val="299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3 003,77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3 003,77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3 003,77</w:t>
            </w:r>
          </w:p>
        </w:tc>
      </w:tr>
      <w:tr w:rsidR="0037631B" w:rsidRPr="003C35DB" w:rsidTr="0037631B">
        <w:trPr>
          <w:trHeight w:val="299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347,49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347,49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347,49</w:t>
            </w:r>
          </w:p>
        </w:tc>
      </w:tr>
      <w:tr w:rsidR="0037631B" w:rsidRPr="003C35DB" w:rsidTr="0037631B">
        <w:trPr>
          <w:trHeight w:val="299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10 573,91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10 573,91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10 573,91</w:t>
            </w:r>
          </w:p>
        </w:tc>
      </w:tr>
      <w:tr w:rsidR="0037631B" w:rsidRPr="003C35DB" w:rsidTr="0037631B">
        <w:trPr>
          <w:trHeight w:val="299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1 798,40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1 798,40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1 798,40</w:t>
            </w:r>
          </w:p>
        </w:tc>
      </w:tr>
      <w:tr w:rsidR="0037631B" w:rsidRPr="003C35DB" w:rsidTr="0037631B">
        <w:trPr>
          <w:trHeight w:val="299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5 253,80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5 253,80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color w:val="000000"/>
                <w:sz w:val="26"/>
                <w:szCs w:val="26"/>
              </w:rPr>
              <w:t>5 253,80</w:t>
            </w:r>
          </w:p>
        </w:tc>
      </w:tr>
      <w:tr w:rsidR="0037631B" w:rsidRPr="003C35DB" w:rsidTr="0037631B">
        <w:trPr>
          <w:trHeight w:val="303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26 620,01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26 620,01</w:t>
            </w:r>
          </w:p>
        </w:tc>
        <w:tc>
          <w:tcPr>
            <w:tcW w:w="1928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7631B" w:rsidRPr="003C35DB" w:rsidRDefault="0037631B" w:rsidP="003C3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35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26 620,01</w:t>
            </w:r>
          </w:p>
        </w:tc>
      </w:tr>
    </w:tbl>
    <w:p w:rsidR="0037631B" w:rsidRDefault="0037631B" w:rsidP="00376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7631B" w:rsidRDefault="0037631B" w:rsidP="00376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7631B" w:rsidRDefault="0037631B" w:rsidP="00376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7631B" w:rsidRDefault="0037631B" w:rsidP="00376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7631B" w:rsidRPr="003C35DB" w:rsidRDefault="0037631B" w:rsidP="00376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3C35DB"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37631B" w:rsidRPr="003C35DB" w:rsidRDefault="0037631B" w:rsidP="00376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3C35DB"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EE4C7A" w:rsidRPr="003C35DB" w:rsidRDefault="0037631B" w:rsidP="0037631B">
      <w:pPr>
        <w:spacing w:after="0" w:line="240" w:lineRule="auto"/>
        <w:ind w:right="-37"/>
        <w:rPr>
          <w:rFonts w:ascii="Times New Roman" w:hAnsi="Times New Roman"/>
          <w:sz w:val="26"/>
          <w:szCs w:val="26"/>
        </w:rPr>
      </w:pPr>
      <w:r w:rsidRPr="003C35DB"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</w:t>
      </w:r>
      <w:r w:rsidRPr="003C35DB"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EE4C7A" w:rsidRPr="003C35DB" w:rsidSect="003C35DB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2F8" w:rsidRDefault="008D22F8">
      <w:pPr>
        <w:spacing w:after="0" w:line="240" w:lineRule="auto"/>
      </w:pPr>
      <w:r>
        <w:separator/>
      </w:r>
    </w:p>
  </w:endnote>
  <w:endnote w:type="continuationSeparator" w:id="0">
    <w:p w:rsidR="008D22F8" w:rsidRDefault="008D2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D3A" w:rsidRPr="00985E92" w:rsidRDefault="00985E92" w:rsidP="00985E92">
    <w:pPr>
      <w:pStyle w:val="a5"/>
      <w:jc w:val="both"/>
      <w:rPr>
        <w:rFonts w:ascii="Times New Roman" w:hAnsi="Times New Roman"/>
        <w:sz w:val="14"/>
        <w:szCs w:val="14"/>
      </w:rPr>
    </w:pPr>
    <w:r w:rsidRPr="00985E92">
      <w:rPr>
        <w:rFonts w:ascii="Times New Roman" w:hAnsi="Times New Roman"/>
        <w:sz w:val="14"/>
        <w:szCs w:val="14"/>
      </w:rPr>
      <w:fldChar w:fldCharType="begin"/>
    </w:r>
    <w:r w:rsidRPr="00985E92">
      <w:rPr>
        <w:rFonts w:ascii="Times New Roman" w:hAnsi="Times New Roman"/>
        <w:sz w:val="14"/>
        <w:szCs w:val="14"/>
      </w:rPr>
      <w:instrText xml:space="preserve"> FILENAME  \p  \* MERGEFORMAT </w:instrText>
    </w:r>
    <w:r w:rsidRPr="00985E92">
      <w:rPr>
        <w:rFonts w:ascii="Times New Roman" w:hAnsi="Times New Roman"/>
        <w:sz w:val="14"/>
        <w:szCs w:val="14"/>
      </w:rPr>
      <w:fldChar w:fldCharType="separate"/>
    </w:r>
    <w:r w:rsidR="00795238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развитию\ЗП-VII-143\zp3-VII-143_v091220_budget01приложение25.docx</w:t>
    </w:r>
    <w:r w:rsidRPr="00985E92">
      <w:rPr>
        <w:rFonts w:ascii="Times New Roman" w:hAnsi="Times New Roman"/>
        <w:sz w:val="14"/>
        <w:szCs w:val="14"/>
      </w:rPr>
      <w:fldChar w:fldCharType="end"/>
    </w:r>
    <w:r w:rsidRPr="00985E92">
      <w:rPr>
        <w:rFonts w:ascii="Times New Roman" w:hAnsi="Times New Roman"/>
        <w:sz w:val="14"/>
        <w:szCs w:val="14"/>
      </w:rPr>
      <w:t>\</w:t>
    </w:r>
    <w:r w:rsidRPr="00985E92">
      <w:rPr>
        <w:rFonts w:ascii="Times New Roman" w:hAnsi="Times New Roman"/>
        <w:sz w:val="14"/>
        <w:szCs w:val="14"/>
      </w:rPr>
      <w:fldChar w:fldCharType="begin"/>
    </w:r>
    <w:r w:rsidRPr="00985E92">
      <w:rPr>
        <w:rFonts w:ascii="Times New Roman" w:hAnsi="Times New Roman"/>
        <w:sz w:val="14"/>
        <w:szCs w:val="14"/>
      </w:rPr>
      <w:instrText xml:space="preserve"> USERNAME   \* MERGEFORMAT </w:instrText>
    </w:r>
    <w:r w:rsidRPr="00985E92">
      <w:rPr>
        <w:rFonts w:ascii="Times New Roman" w:hAnsi="Times New Roman"/>
        <w:sz w:val="14"/>
        <w:szCs w:val="14"/>
      </w:rPr>
      <w:fldChar w:fldCharType="separate"/>
    </w:r>
    <w:r w:rsidR="00795238">
      <w:rPr>
        <w:rFonts w:ascii="Times New Roman" w:hAnsi="Times New Roman"/>
        <w:noProof/>
        <w:sz w:val="14"/>
        <w:szCs w:val="14"/>
      </w:rPr>
      <w:t>org_budget01</w:t>
    </w:r>
    <w:r w:rsidRPr="00985E92">
      <w:rPr>
        <w:rFonts w:ascii="Times New Roman" w:hAnsi="Times New Roman"/>
        <w:sz w:val="14"/>
        <w:szCs w:val="14"/>
      </w:rPr>
      <w:fldChar w:fldCharType="end"/>
    </w:r>
    <w:r w:rsidRPr="00985E92">
      <w:rPr>
        <w:rFonts w:ascii="Times New Roman" w:hAnsi="Times New Roman"/>
        <w:sz w:val="14"/>
        <w:szCs w:val="14"/>
      </w:rPr>
      <w:t>\</w:t>
    </w:r>
    <w:r w:rsidRPr="00985E92">
      <w:rPr>
        <w:rFonts w:ascii="Times New Roman" w:hAnsi="Times New Roman"/>
        <w:sz w:val="14"/>
        <w:szCs w:val="14"/>
      </w:rPr>
      <w:fldChar w:fldCharType="begin"/>
    </w:r>
    <w:r w:rsidRPr="00985E92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985E92">
      <w:rPr>
        <w:rFonts w:ascii="Times New Roman" w:hAnsi="Times New Roman"/>
        <w:sz w:val="14"/>
        <w:szCs w:val="14"/>
      </w:rPr>
      <w:fldChar w:fldCharType="separate"/>
    </w:r>
    <w:r w:rsidR="006936A6">
      <w:rPr>
        <w:rFonts w:ascii="Times New Roman" w:hAnsi="Times New Roman"/>
        <w:noProof/>
        <w:sz w:val="14"/>
        <w:szCs w:val="14"/>
      </w:rPr>
      <w:t>10.12.2020 9:56:08</w:t>
    </w:r>
    <w:r w:rsidRPr="00985E92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2F8" w:rsidRDefault="008D22F8">
      <w:pPr>
        <w:spacing w:after="0" w:line="240" w:lineRule="auto"/>
      </w:pPr>
      <w:r>
        <w:separator/>
      </w:r>
    </w:p>
  </w:footnote>
  <w:footnote w:type="continuationSeparator" w:id="0">
    <w:p w:rsidR="008D22F8" w:rsidRDefault="008D2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C7A" w:rsidRDefault="00EE4C7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E4"/>
    <w:rsid w:val="000E6D5A"/>
    <w:rsid w:val="0012314D"/>
    <w:rsid w:val="002A23D5"/>
    <w:rsid w:val="0037631B"/>
    <w:rsid w:val="003C35DB"/>
    <w:rsid w:val="00407498"/>
    <w:rsid w:val="0042119D"/>
    <w:rsid w:val="00623C6D"/>
    <w:rsid w:val="006936A6"/>
    <w:rsid w:val="00795238"/>
    <w:rsid w:val="007F0EE4"/>
    <w:rsid w:val="00813ECB"/>
    <w:rsid w:val="0084090E"/>
    <w:rsid w:val="008D22F8"/>
    <w:rsid w:val="00985E92"/>
    <w:rsid w:val="00A37508"/>
    <w:rsid w:val="00A665E4"/>
    <w:rsid w:val="00A74243"/>
    <w:rsid w:val="00B207FA"/>
    <w:rsid w:val="00B608C8"/>
    <w:rsid w:val="00C27157"/>
    <w:rsid w:val="00C76D3A"/>
    <w:rsid w:val="00EE4C7A"/>
    <w:rsid w:val="00F97450"/>
    <w:rsid w:val="00FD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D3A"/>
  </w:style>
  <w:style w:type="paragraph" w:styleId="a5">
    <w:name w:val="footer"/>
    <w:basedOn w:val="a"/>
    <w:link w:val="a6"/>
    <w:uiPriority w:val="99"/>
    <w:unhideWhenUsed/>
    <w:rsid w:val="00C76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D3A"/>
  </w:style>
  <w:style w:type="paragraph" w:styleId="a5">
    <w:name w:val="footer"/>
    <w:basedOn w:val="a"/>
    <w:link w:val="a6"/>
    <w:uiPriority w:val="99"/>
    <w:unhideWhenUsed/>
    <w:rsid w:val="00C76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0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30009EF4</Template>
  <TotalTime>11</TotalTime>
  <Pages>1</Pages>
  <Words>142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9</cp:revision>
  <cp:lastPrinted>2020-12-02T08:20:00Z</cp:lastPrinted>
  <dcterms:created xsi:type="dcterms:W3CDTF">2020-11-23T02:05:00Z</dcterms:created>
  <dcterms:modified xsi:type="dcterms:W3CDTF">2020-12-09T23:56:00Z</dcterms:modified>
</cp:coreProperties>
</file>