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309" w:rsidRDefault="00334309" w:rsidP="00E95388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Приложение </w:t>
      </w:r>
      <w:r w:rsidR="00AF013B">
        <w:rPr>
          <w:rFonts w:ascii="Times New Roman" w:hAnsi="Times New Roman"/>
          <w:color w:val="000000"/>
          <w:sz w:val="26"/>
          <w:szCs w:val="26"/>
        </w:rPr>
        <w:t>2</w:t>
      </w:r>
      <w:r w:rsidR="0006376D">
        <w:rPr>
          <w:rFonts w:ascii="Times New Roman" w:hAnsi="Times New Roman"/>
          <w:color w:val="000000"/>
          <w:sz w:val="26"/>
          <w:szCs w:val="26"/>
        </w:rPr>
        <w:t>3</w:t>
      </w:r>
    </w:p>
    <w:p w:rsidR="00334309" w:rsidRDefault="00334309" w:rsidP="00E95388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334309" w:rsidRDefault="00334309" w:rsidP="00E95388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r w:rsidR="006744AD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r>
        <w:rPr>
          <w:rFonts w:ascii="Times New Roman" w:hAnsi="Times New Roman"/>
          <w:color w:val="000000"/>
          <w:sz w:val="26"/>
          <w:szCs w:val="26"/>
        </w:rPr>
        <w:t>№</w:t>
      </w:r>
    </w:p>
    <w:p w:rsidR="00334309" w:rsidRDefault="00334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34309" w:rsidRDefault="00334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334309" w:rsidRDefault="00334309" w:rsidP="00334309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приобретению спортивного оборудования и инвентаря для приведения организаций спортивной подготовки в нормативное состояние</w:t>
      </w:r>
      <w:r w:rsidR="00E86373">
        <w:rPr>
          <w:rFonts w:ascii="Times New Roman" w:hAnsi="Times New Roman"/>
          <w:b/>
          <w:bCs/>
          <w:color w:val="000000"/>
          <w:sz w:val="26"/>
          <w:szCs w:val="26"/>
        </w:rPr>
        <w:br/>
        <w:t>на 2021 год и на плановый период 2022 и 2023 годов</w:t>
      </w:r>
    </w:p>
    <w:p w:rsidR="00E3496F" w:rsidRPr="00E3496F" w:rsidRDefault="00E3496F" w:rsidP="00334309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334309" w:rsidRDefault="00334309" w:rsidP="00275611">
      <w:pPr>
        <w:widowControl w:val="0"/>
        <w:tabs>
          <w:tab w:val="left" w:pos="4238"/>
          <w:tab w:val="left" w:pos="5933"/>
          <w:tab w:val="left" w:pos="7628"/>
        </w:tabs>
        <w:autoSpaceDE w:val="0"/>
        <w:autoSpaceDN w:val="0"/>
        <w:adjustRightInd w:val="0"/>
        <w:spacing w:after="0" w:line="240" w:lineRule="auto"/>
        <w:ind w:left="24" w:right="42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978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560"/>
        <w:gridCol w:w="1559"/>
        <w:gridCol w:w="1721"/>
        <w:gridCol w:w="406"/>
      </w:tblGrid>
      <w:tr w:rsidR="00E86373" w:rsidTr="00AF4243">
        <w:trPr>
          <w:gridAfter w:val="1"/>
          <w:wAfter w:w="406" w:type="dxa"/>
          <w:trHeight w:val="438"/>
        </w:trPr>
        <w:tc>
          <w:tcPr>
            <w:tcW w:w="453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373" w:rsidRDefault="00E86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4840" w:type="dxa"/>
            <w:gridSpan w:val="3"/>
            <w:vAlign w:val="center"/>
          </w:tcPr>
          <w:p w:rsidR="00E86373" w:rsidRDefault="00E86373" w:rsidP="00AF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E86373" w:rsidTr="00AF4243">
        <w:trPr>
          <w:gridAfter w:val="1"/>
          <w:wAfter w:w="406" w:type="dxa"/>
          <w:trHeight w:val="396"/>
        </w:trPr>
        <w:tc>
          <w:tcPr>
            <w:tcW w:w="453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373" w:rsidRDefault="00E86373" w:rsidP="00E86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86373" w:rsidRDefault="00E86373" w:rsidP="00E86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373" w:rsidRDefault="00E86373" w:rsidP="00E86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7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373" w:rsidRDefault="00E86373" w:rsidP="00E86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  <w:tr w:rsidR="002A4ADE" w:rsidTr="00AF4243">
        <w:trPr>
          <w:gridAfter w:val="1"/>
          <w:wAfter w:w="406" w:type="dxa"/>
          <w:trHeight w:val="299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A4ADE" w:rsidRDefault="002A4ADE" w:rsidP="002A4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560" w:type="dxa"/>
            <w:vAlign w:val="bottom"/>
          </w:tcPr>
          <w:p w:rsidR="002A4ADE" w:rsidRDefault="002A4ADE" w:rsidP="002A4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6 213,10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A4ADE" w:rsidRDefault="002A4ADE" w:rsidP="002A4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9 248,87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A4ADE" w:rsidRDefault="002A4ADE" w:rsidP="002A4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9 863,82</w:t>
            </w:r>
          </w:p>
        </w:tc>
      </w:tr>
      <w:tr w:rsidR="002A4ADE" w:rsidTr="00AF4243">
        <w:trPr>
          <w:trHeight w:val="303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A4ADE" w:rsidRDefault="002A4ADE" w:rsidP="002A4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560" w:type="dxa"/>
            <w:vAlign w:val="center"/>
          </w:tcPr>
          <w:p w:rsidR="002A4ADE" w:rsidRDefault="002A4ADE" w:rsidP="002A4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6 213,10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A4ADE" w:rsidRDefault="002A4ADE" w:rsidP="002A4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9 248,87</w:t>
            </w:r>
          </w:p>
        </w:tc>
        <w:tc>
          <w:tcPr>
            <w:tcW w:w="1721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A4ADE" w:rsidRDefault="002A4ADE" w:rsidP="002A4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9 863,82</w:t>
            </w:r>
          </w:p>
        </w:tc>
        <w:tc>
          <w:tcPr>
            <w:tcW w:w="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4ADE" w:rsidRDefault="002A4ADE" w:rsidP="002A4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334309" w:rsidRDefault="003343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83B78" w:rsidRDefault="00683B78" w:rsidP="00683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83B78" w:rsidRDefault="00683B78" w:rsidP="00683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83B78" w:rsidRDefault="00683B78" w:rsidP="00683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83B78" w:rsidRDefault="00683B78" w:rsidP="00683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683B78" w:rsidRDefault="00683B78" w:rsidP="00683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334309" w:rsidRDefault="00683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</w:t>
      </w:r>
      <w:bookmarkStart w:id="0" w:name="_GoBack"/>
      <w:bookmarkEnd w:id="0"/>
      <w:r>
        <w:rPr>
          <w:rFonts w:ascii="Times New Roman" w:hAnsi="Times New Roman"/>
          <w:color w:val="000000"/>
          <w:sz w:val="26"/>
          <w:szCs w:val="26"/>
        </w:rPr>
        <w:t xml:space="preserve">   И.В. Зикунова</w:t>
      </w:r>
    </w:p>
    <w:sectPr w:rsidR="00334309" w:rsidSect="00B3001F">
      <w:headerReference w:type="default" r:id="rId7"/>
      <w:footerReference w:type="first" r:id="rId8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8D0" w:rsidRDefault="004348D0">
      <w:pPr>
        <w:spacing w:after="0" w:line="240" w:lineRule="auto"/>
      </w:pPr>
      <w:r>
        <w:separator/>
      </w:r>
    </w:p>
  </w:endnote>
  <w:endnote w:type="continuationSeparator" w:id="0">
    <w:p w:rsidR="004348D0" w:rsidRDefault="00434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688" w:rsidRPr="00606960" w:rsidRDefault="00606960" w:rsidP="00606960">
    <w:pPr>
      <w:pStyle w:val="a5"/>
      <w:jc w:val="both"/>
      <w:rPr>
        <w:rFonts w:ascii="Times New Roman" w:hAnsi="Times New Roman"/>
        <w:sz w:val="14"/>
        <w:szCs w:val="14"/>
      </w:rPr>
    </w:pPr>
    <w:r w:rsidRPr="00606960">
      <w:rPr>
        <w:rFonts w:ascii="Times New Roman" w:hAnsi="Times New Roman"/>
        <w:sz w:val="14"/>
        <w:szCs w:val="14"/>
      </w:rPr>
      <w:fldChar w:fldCharType="begin"/>
    </w:r>
    <w:r w:rsidRPr="00606960">
      <w:rPr>
        <w:rFonts w:ascii="Times New Roman" w:hAnsi="Times New Roman"/>
        <w:sz w:val="14"/>
        <w:szCs w:val="14"/>
      </w:rPr>
      <w:instrText xml:space="preserve"> FILENAME  \p  \* MERGEFORMAT </w:instrText>
    </w:r>
    <w:r w:rsidRPr="00606960">
      <w:rPr>
        <w:rFonts w:ascii="Times New Roman" w:hAnsi="Times New Roman"/>
        <w:sz w:val="14"/>
        <w:szCs w:val="14"/>
      </w:rPr>
      <w:fldChar w:fldCharType="separate"/>
    </w:r>
    <w:r w:rsidR="006744AD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развитию\ЗП-VII-143\zp3-VII-143_v091220_budget01приложение23.docx</w:t>
    </w:r>
    <w:r w:rsidRPr="00606960">
      <w:rPr>
        <w:rFonts w:ascii="Times New Roman" w:hAnsi="Times New Roman"/>
        <w:sz w:val="14"/>
        <w:szCs w:val="14"/>
      </w:rPr>
      <w:fldChar w:fldCharType="end"/>
    </w:r>
    <w:r w:rsidRPr="00606960">
      <w:rPr>
        <w:rFonts w:ascii="Times New Roman" w:hAnsi="Times New Roman"/>
        <w:sz w:val="14"/>
        <w:szCs w:val="14"/>
      </w:rPr>
      <w:t>\</w:t>
    </w:r>
    <w:r w:rsidRPr="00606960">
      <w:rPr>
        <w:rFonts w:ascii="Times New Roman" w:hAnsi="Times New Roman"/>
        <w:sz w:val="14"/>
        <w:szCs w:val="14"/>
      </w:rPr>
      <w:fldChar w:fldCharType="begin"/>
    </w:r>
    <w:r w:rsidRPr="00606960">
      <w:rPr>
        <w:rFonts w:ascii="Times New Roman" w:hAnsi="Times New Roman"/>
        <w:sz w:val="14"/>
        <w:szCs w:val="14"/>
      </w:rPr>
      <w:instrText xml:space="preserve"> USERNAME   \* MERGEFORMAT </w:instrText>
    </w:r>
    <w:r w:rsidRPr="00606960">
      <w:rPr>
        <w:rFonts w:ascii="Times New Roman" w:hAnsi="Times New Roman"/>
        <w:sz w:val="14"/>
        <w:szCs w:val="14"/>
      </w:rPr>
      <w:fldChar w:fldCharType="separate"/>
    </w:r>
    <w:r w:rsidR="006744AD">
      <w:rPr>
        <w:rFonts w:ascii="Times New Roman" w:hAnsi="Times New Roman"/>
        <w:noProof/>
        <w:sz w:val="14"/>
        <w:szCs w:val="14"/>
      </w:rPr>
      <w:t>org_budget01</w:t>
    </w:r>
    <w:r w:rsidRPr="00606960">
      <w:rPr>
        <w:rFonts w:ascii="Times New Roman" w:hAnsi="Times New Roman"/>
        <w:sz w:val="14"/>
        <w:szCs w:val="14"/>
      </w:rPr>
      <w:fldChar w:fldCharType="end"/>
    </w:r>
    <w:r w:rsidRPr="00606960">
      <w:rPr>
        <w:rFonts w:ascii="Times New Roman" w:hAnsi="Times New Roman"/>
        <w:sz w:val="14"/>
        <w:szCs w:val="14"/>
      </w:rPr>
      <w:t>\</w:t>
    </w:r>
    <w:r w:rsidRPr="00606960">
      <w:rPr>
        <w:rFonts w:ascii="Times New Roman" w:hAnsi="Times New Roman"/>
        <w:sz w:val="14"/>
        <w:szCs w:val="14"/>
      </w:rPr>
      <w:fldChar w:fldCharType="begin"/>
    </w:r>
    <w:r w:rsidRPr="00606960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606960">
      <w:rPr>
        <w:rFonts w:ascii="Times New Roman" w:hAnsi="Times New Roman"/>
        <w:sz w:val="14"/>
        <w:szCs w:val="14"/>
      </w:rPr>
      <w:fldChar w:fldCharType="separate"/>
    </w:r>
    <w:r w:rsidR="006744AD">
      <w:rPr>
        <w:rFonts w:ascii="Times New Roman" w:hAnsi="Times New Roman"/>
        <w:noProof/>
        <w:sz w:val="14"/>
        <w:szCs w:val="14"/>
      </w:rPr>
      <w:t>02.12.2020 18:17:36</w:t>
    </w:r>
    <w:r w:rsidRPr="00606960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8D0" w:rsidRDefault="004348D0">
      <w:pPr>
        <w:spacing w:after="0" w:line="240" w:lineRule="auto"/>
      </w:pPr>
      <w:r>
        <w:separator/>
      </w:r>
    </w:p>
  </w:footnote>
  <w:footnote w:type="continuationSeparator" w:id="0">
    <w:p w:rsidR="004348D0" w:rsidRDefault="00434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C2C" w:rsidRDefault="00380C2C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            Продолжение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0B1"/>
    <w:rsid w:val="0006376D"/>
    <w:rsid w:val="00242273"/>
    <w:rsid w:val="002610B1"/>
    <w:rsid w:val="00275611"/>
    <w:rsid w:val="002A4ADE"/>
    <w:rsid w:val="002B0091"/>
    <w:rsid w:val="00334309"/>
    <w:rsid w:val="00380C2C"/>
    <w:rsid w:val="004348D0"/>
    <w:rsid w:val="005E7F17"/>
    <w:rsid w:val="00606960"/>
    <w:rsid w:val="006744AD"/>
    <w:rsid w:val="00683B78"/>
    <w:rsid w:val="0096529B"/>
    <w:rsid w:val="00AF013B"/>
    <w:rsid w:val="00AF3688"/>
    <w:rsid w:val="00AF4243"/>
    <w:rsid w:val="00B3001F"/>
    <w:rsid w:val="00BB0D47"/>
    <w:rsid w:val="00C840EF"/>
    <w:rsid w:val="00D12237"/>
    <w:rsid w:val="00E3496F"/>
    <w:rsid w:val="00E86373"/>
    <w:rsid w:val="00E9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3688"/>
  </w:style>
  <w:style w:type="paragraph" w:styleId="a5">
    <w:name w:val="footer"/>
    <w:basedOn w:val="a"/>
    <w:link w:val="a6"/>
    <w:uiPriority w:val="99"/>
    <w:unhideWhenUsed/>
    <w:rsid w:val="00AF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36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3688"/>
  </w:style>
  <w:style w:type="paragraph" w:styleId="a5">
    <w:name w:val="footer"/>
    <w:basedOn w:val="a"/>
    <w:link w:val="a6"/>
    <w:uiPriority w:val="99"/>
    <w:unhideWhenUsed/>
    <w:rsid w:val="00AF3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3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EC0CC2F9</Template>
  <TotalTime>4</TotalTime>
  <Pages>1</Pages>
  <Words>86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oreshina2 26.06.2020 15:50:58</dc:subject>
  <dc:creator>Keysystems.DWH2.ReportDesigner</dc:creator>
  <cp:keywords/>
  <dc:description/>
  <cp:lastModifiedBy>org_budget01</cp:lastModifiedBy>
  <cp:revision>7</cp:revision>
  <cp:lastPrinted>2020-12-02T08:17:00Z</cp:lastPrinted>
  <dcterms:created xsi:type="dcterms:W3CDTF">2020-11-23T02:04:00Z</dcterms:created>
  <dcterms:modified xsi:type="dcterms:W3CDTF">2020-12-02T08:17:00Z</dcterms:modified>
</cp:coreProperties>
</file>