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C3" w:rsidRPr="00FC78C3" w:rsidRDefault="00FC78C3" w:rsidP="009144C6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78C3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DD65B2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C78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C78C3" w:rsidRPr="00FC78C3" w:rsidRDefault="00FC78C3" w:rsidP="009144C6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78C3">
        <w:rPr>
          <w:rFonts w:ascii="Times New Roman" w:hAnsi="Times New Roman" w:cs="Times New Roman"/>
          <w:color w:val="000000" w:themeColor="text1"/>
          <w:sz w:val="26"/>
          <w:szCs w:val="26"/>
        </w:rPr>
        <w:t>к Закону Хабаровского края</w:t>
      </w:r>
    </w:p>
    <w:p w:rsidR="00FC78C3" w:rsidRPr="00FC78C3" w:rsidRDefault="003E2E2D" w:rsidP="009144C6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D33E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09.12.2020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C78C3" w:rsidRPr="00FC78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</w:p>
    <w:p w:rsidR="00FC78C3" w:rsidRDefault="00FC78C3" w:rsidP="00FC78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144C6" w:rsidRDefault="009144C6" w:rsidP="00FC78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FC78C3" w:rsidRDefault="00FC78C3" w:rsidP="00FC78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повышению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оплаты труда отдельных категорий работников муниципальных организаций</w:t>
      </w:r>
      <w:proofErr w:type="gramEnd"/>
      <w:r w:rsidRPr="009177A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2022 год</w:t>
      </w:r>
    </w:p>
    <w:p w:rsidR="009144C6" w:rsidRDefault="009144C6" w:rsidP="00FC78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78C3" w:rsidRDefault="00FC78C3" w:rsidP="00FC78C3">
      <w:pPr>
        <w:widowControl w:val="0"/>
        <w:tabs>
          <w:tab w:val="left" w:pos="4393"/>
          <w:tab w:val="left" w:pos="5773"/>
          <w:tab w:val="left" w:pos="8060"/>
          <w:tab w:val="left" w:pos="10074"/>
          <w:tab w:val="left" w:pos="1229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8"/>
        <w:gridCol w:w="1380"/>
        <w:gridCol w:w="2287"/>
        <w:gridCol w:w="2014"/>
        <w:gridCol w:w="2436"/>
        <w:gridCol w:w="1826"/>
      </w:tblGrid>
      <w:tr w:rsidR="00326AEB" w:rsidTr="00D33EE2">
        <w:trPr>
          <w:trHeight w:val="2555"/>
        </w:trPr>
        <w:tc>
          <w:tcPr>
            <w:tcW w:w="46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8D5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8D5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образования в Хабаровском крае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Хабаровского края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24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Хабаровском крае</w:t>
            </w:r>
            <w:r w:rsidR="00FC78C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8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6AEB" w:rsidRDefault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8D55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непрограммных расходов</w:t>
            </w:r>
          </w:p>
        </w:tc>
      </w:tr>
    </w:tbl>
    <w:p w:rsidR="00326AEB" w:rsidRDefault="00326AE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8"/>
        <w:gridCol w:w="1380"/>
        <w:gridCol w:w="2287"/>
        <w:gridCol w:w="2014"/>
        <w:gridCol w:w="2422"/>
        <w:gridCol w:w="1839"/>
      </w:tblGrid>
      <w:tr w:rsidR="00326AEB" w:rsidRPr="009144C6" w:rsidTr="00D33EE2">
        <w:trPr>
          <w:trHeight w:val="288"/>
          <w:tblHeader/>
        </w:trPr>
        <w:tc>
          <w:tcPr>
            <w:tcW w:w="4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Pr="009144C6" w:rsidRDefault="008D550C" w:rsidP="001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Pr="009144C6" w:rsidRDefault="00FC78C3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1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45 905,87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10 412,36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35 493,51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1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46 313,87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10 758,21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35 102,62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453,04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196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68 286,04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14 463,19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53 822,85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19699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20 468,85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3 898,60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16 570,25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19699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11 215,23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11 215,23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9144C6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Ванинский</w:t>
            </w:r>
            <w:proofErr w:type="spellEnd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41 642,08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6 989,32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30 088,37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4 564,39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47 590,65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8 654,49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38 936,16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23 369,22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3 078,04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20 291,18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41 983,40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3 500,84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38 482,56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37 719,10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3 279,54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32 525,42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1 914,14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24 843,00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6 163,13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18 679,87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44 773,69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4 778,71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39 994,98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14 394,47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1 338,77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13 055,70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25 235,60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6 086,54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19 149,06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7 430,65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7 430,65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45 606,25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3 391,10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42 215,15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4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53 427,42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15 418,32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38 009,10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26AEB" w:rsidRPr="009144C6" w:rsidTr="00D33EE2">
        <w:trPr>
          <w:trHeight w:val="332"/>
        </w:trPr>
        <w:tc>
          <w:tcPr>
            <w:tcW w:w="4658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righ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600 205,39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102 211,16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491 062,66</w:t>
            </w:r>
          </w:p>
        </w:tc>
        <w:tc>
          <w:tcPr>
            <w:tcW w:w="2422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6 478,53</w:t>
            </w:r>
          </w:p>
        </w:tc>
        <w:tc>
          <w:tcPr>
            <w:tcW w:w="1839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6AEB" w:rsidRPr="009144C6" w:rsidRDefault="008D550C" w:rsidP="00D33EE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144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453,04</w:t>
            </w:r>
          </w:p>
        </w:tc>
      </w:tr>
    </w:tbl>
    <w:p w:rsidR="009144C6" w:rsidRDefault="009144C6" w:rsidP="00D16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2"/>
          <w:szCs w:val="12"/>
        </w:rPr>
      </w:pPr>
    </w:p>
    <w:p w:rsidR="00D33EE2" w:rsidRPr="00D33EE2" w:rsidRDefault="00D33EE2" w:rsidP="00D16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2"/>
          <w:szCs w:val="12"/>
        </w:rPr>
      </w:pPr>
    </w:p>
    <w:p w:rsidR="00D163DA" w:rsidRDefault="00D163DA" w:rsidP="00D16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D163DA" w:rsidRDefault="00D163DA" w:rsidP="00D16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6C2DAE" w:rsidRDefault="006C2DAE" w:rsidP="008C1E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Хабаровского края                                                 </w:t>
      </w:r>
      <w:r w:rsidR="008C1EBA">
        <w:rPr>
          <w:rFonts w:ascii="Times New Roman" w:hAnsi="Times New Roman"/>
          <w:color w:val="000000"/>
          <w:sz w:val="26"/>
          <w:szCs w:val="26"/>
        </w:rPr>
        <w:t xml:space="preserve">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6C2DAE" w:rsidSect="009144C6">
      <w:headerReference w:type="default" r:id="rId7"/>
      <w:footerReference w:type="default" r:id="rId8"/>
      <w:footerReference w:type="first" r:id="rId9"/>
      <w:pgSz w:w="16901" w:h="11950" w:orient="landscape"/>
      <w:pgMar w:top="1985" w:right="1134" w:bottom="567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50C" w:rsidRDefault="008D550C">
      <w:pPr>
        <w:spacing w:after="0" w:line="240" w:lineRule="auto"/>
      </w:pPr>
      <w:r>
        <w:separator/>
      </w:r>
    </w:p>
  </w:endnote>
  <w:endnote w:type="continuationSeparator" w:id="0">
    <w:p w:rsidR="008D550C" w:rsidRDefault="008D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EBA" w:rsidRPr="00D33EE2" w:rsidRDefault="00D33EE2" w:rsidP="00D33EE2">
    <w:pPr>
      <w:pStyle w:val="a5"/>
      <w:jc w:val="both"/>
    </w:pPr>
    <w:r w:rsidRPr="008C1EBA">
      <w:rPr>
        <w:rFonts w:ascii="Times New Roman" w:hAnsi="Times New Roman" w:cs="Times New Roman"/>
        <w:sz w:val="14"/>
        <w:szCs w:val="14"/>
      </w:rPr>
      <w:fldChar w:fldCharType="begin"/>
    </w:r>
    <w:r w:rsidRPr="008C1EBA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8C1EBA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развитию\ЗП-VII-143\zp3-VII-143_v091220_budget01приложение18.docx</w:t>
    </w:r>
    <w:r w:rsidRPr="008C1EBA">
      <w:rPr>
        <w:rFonts w:ascii="Times New Roman" w:hAnsi="Times New Roman" w:cs="Times New Roman"/>
        <w:sz w:val="14"/>
        <w:szCs w:val="14"/>
      </w:rPr>
      <w:fldChar w:fldCharType="end"/>
    </w:r>
    <w:r w:rsidRPr="008C1EBA">
      <w:rPr>
        <w:rFonts w:ascii="Times New Roman" w:hAnsi="Times New Roman" w:cs="Times New Roman"/>
        <w:sz w:val="14"/>
        <w:szCs w:val="14"/>
      </w:rPr>
      <w:t>\</w:t>
    </w:r>
    <w:r w:rsidRPr="008C1EBA">
      <w:rPr>
        <w:rFonts w:ascii="Times New Roman" w:hAnsi="Times New Roman" w:cs="Times New Roman"/>
        <w:sz w:val="14"/>
        <w:szCs w:val="14"/>
      </w:rPr>
      <w:fldChar w:fldCharType="begin"/>
    </w:r>
    <w:r w:rsidRPr="008C1EBA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8C1EBA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org_budget01</w:t>
    </w:r>
    <w:r w:rsidRPr="008C1EBA">
      <w:rPr>
        <w:rFonts w:ascii="Times New Roman" w:hAnsi="Times New Roman" w:cs="Times New Roman"/>
        <w:sz w:val="14"/>
        <w:szCs w:val="14"/>
      </w:rPr>
      <w:fldChar w:fldCharType="end"/>
    </w:r>
    <w:r w:rsidRPr="008C1EBA">
      <w:rPr>
        <w:rFonts w:ascii="Times New Roman" w:hAnsi="Times New Roman" w:cs="Times New Roman"/>
        <w:sz w:val="14"/>
        <w:szCs w:val="14"/>
      </w:rPr>
      <w:t>\</w:t>
    </w:r>
    <w:r w:rsidRPr="008C1EBA">
      <w:rPr>
        <w:rFonts w:ascii="Times New Roman" w:hAnsi="Times New Roman" w:cs="Times New Roman"/>
        <w:sz w:val="14"/>
        <w:szCs w:val="14"/>
      </w:rPr>
      <w:fldChar w:fldCharType="begin"/>
    </w:r>
    <w:r w:rsidRPr="008C1EBA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8C1EBA">
      <w:rPr>
        <w:rFonts w:ascii="Times New Roman" w:hAnsi="Times New Roman" w:cs="Times New Roman"/>
        <w:sz w:val="14"/>
        <w:szCs w:val="14"/>
      </w:rPr>
      <w:fldChar w:fldCharType="separate"/>
    </w:r>
    <w:r>
      <w:rPr>
        <w:rFonts w:ascii="Times New Roman" w:hAnsi="Times New Roman" w:cs="Times New Roman"/>
        <w:noProof/>
        <w:sz w:val="14"/>
        <w:szCs w:val="14"/>
      </w:rPr>
      <w:t>02.12.2020 18:08:51</w:t>
    </w:r>
    <w:r w:rsidRPr="008C1EBA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EBA" w:rsidRPr="008C1EBA" w:rsidRDefault="008C1EBA" w:rsidP="008C1EBA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8C1EBA">
      <w:rPr>
        <w:rFonts w:ascii="Times New Roman" w:hAnsi="Times New Roman" w:cs="Times New Roman"/>
        <w:sz w:val="14"/>
        <w:szCs w:val="14"/>
      </w:rPr>
      <w:fldChar w:fldCharType="begin"/>
    </w:r>
    <w:r w:rsidRPr="008C1EBA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8C1EBA">
      <w:rPr>
        <w:rFonts w:ascii="Times New Roman" w:hAnsi="Times New Roman" w:cs="Times New Roman"/>
        <w:sz w:val="14"/>
        <w:szCs w:val="14"/>
      </w:rPr>
      <w:fldChar w:fldCharType="separate"/>
    </w:r>
    <w:r w:rsidR="00D33EE2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развитию\ЗП-VII-143\zp3-VII-143_v091220_budget01приложение18.docx</w:t>
    </w:r>
    <w:r w:rsidRPr="008C1EBA">
      <w:rPr>
        <w:rFonts w:ascii="Times New Roman" w:hAnsi="Times New Roman" w:cs="Times New Roman"/>
        <w:sz w:val="14"/>
        <w:szCs w:val="14"/>
      </w:rPr>
      <w:fldChar w:fldCharType="end"/>
    </w:r>
    <w:r w:rsidRPr="008C1EBA">
      <w:rPr>
        <w:rFonts w:ascii="Times New Roman" w:hAnsi="Times New Roman" w:cs="Times New Roman"/>
        <w:sz w:val="14"/>
        <w:szCs w:val="14"/>
      </w:rPr>
      <w:t>\</w:t>
    </w:r>
    <w:r w:rsidRPr="008C1EBA">
      <w:rPr>
        <w:rFonts w:ascii="Times New Roman" w:hAnsi="Times New Roman" w:cs="Times New Roman"/>
        <w:sz w:val="14"/>
        <w:szCs w:val="14"/>
      </w:rPr>
      <w:fldChar w:fldCharType="begin"/>
    </w:r>
    <w:r w:rsidRPr="008C1EBA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8C1EBA">
      <w:rPr>
        <w:rFonts w:ascii="Times New Roman" w:hAnsi="Times New Roman" w:cs="Times New Roman"/>
        <w:sz w:val="14"/>
        <w:szCs w:val="14"/>
      </w:rPr>
      <w:fldChar w:fldCharType="separate"/>
    </w:r>
    <w:r w:rsidR="00D33EE2">
      <w:rPr>
        <w:rFonts w:ascii="Times New Roman" w:hAnsi="Times New Roman" w:cs="Times New Roman"/>
        <w:noProof/>
        <w:sz w:val="14"/>
        <w:szCs w:val="14"/>
      </w:rPr>
      <w:t>org_budget01</w:t>
    </w:r>
    <w:r w:rsidRPr="008C1EBA">
      <w:rPr>
        <w:rFonts w:ascii="Times New Roman" w:hAnsi="Times New Roman" w:cs="Times New Roman"/>
        <w:sz w:val="14"/>
        <w:szCs w:val="14"/>
      </w:rPr>
      <w:fldChar w:fldCharType="end"/>
    </w:r>
    <w:r w:rsidRPr="008C1EBA">
      <w:rPr>
        <w:rFonts w:ascii="Times New Roman" w:hAnsi="Times New Roman" w:cs="Times New Roman"/>
        <w:sz w:val="14"/>
        <w:szCs w:val="14"/>
      </w:rPr>
      <w:t>\</w:t>
    </w:r>
    <w:r w:rsidRPr="008C1EBA">
      <w:rPr>
        <w:rFonts w:ascii="Times New Roman" w:hAnsi="Times New Roman" w:cs="Times New Roman"/>
        <w:sz w:val="14"/>
        <w:szCs w:val="14"/>
      </w:rPr>
      <w:fldChar w:fldCharType="begin"/>
    </w:r>
    <w:r w:rsidRPr="008C1EBA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8C1EBA">
      <w:rPr>
        <w:rFonts w:ascii="Times New Roman" w:hAnsi="Times New Roman" w:cs="Times New Roman"/>
        <w:sz w:val="14"/>
        <w:szCs w:val="14"/>
      </w:rPr>
      <w:fldChar w:fldCharType="separate"/>
    </w:r>
    <w:r w:rsidR="00D33EE2">
      <w:rPr>
        <w:rFonts w:ascii="Times New Roman" w:hAnsi="Times New Roman" w:cs="Times New Roman"/>
        <w:noProof/>
        <w:sz w:val="14"/>
        <w:szCs w:val="14"/>
      </w:rPr>
      <w:t>02.12.2020 18:08:51</w:t>
    </w:r>
    <w:r w:rsidRPr="008C1EBA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50C" w:rsidRDefault="008D550C">
      <w:pPr>
        <w:spacing w:after="0" w:line="240" w:lineRule="auto"/>
      </w:pPr>
      <w:r>
        <w:separator/>
      </w:r>
    </w:p>
  </w:footnote>
  <w:footnote w:type="continuationSeparator" w:id="0">
    <w:p w:rsidR="008D550C" w:rsidRDefault="008D5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AEB" w:rsidRDefault="008D550C" w:rsidP="0002502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D33EE2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                    Продолжение приложения</w:t>
    </w:r>
    <w:r w:rsidR="00FC78C3">
      <w:rPr>
        <w:rFonts w:ascii="Times New Roman" w:hAnsi="Times New Roman" w:cs="Times New Roman"/>
        <w:color w:val="000000"/>
        <w:sz w:val="26"/>
        <w:szCs w:val="26"/>
      </w:rPr>
      <w:t xml:space="preserve"> 1</w:t>
    </w:r>
    <w:r w:rsidR="0019150C">
      <w:rPr>
        <w:rFonts w:ascii="Times New Roman" w:hAnsi="Times New Roman" w:cs="Times New Roman"/>
        <w:color w:val="000000"/>
        <w:sz w:val="26"/>
        <w:szCs w:val="26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AB"/>
    <w:rsid w:val="00006249"/>
    <w:rsid w:val="00025025"/>
    <w:rsid w:val="0019150C"/>
    <w:rsid w:val="00196991"/>
    <w:rsid w:val="00247E08"/>
    <w:rsid w:val="00256FC0"/>
    <w:rsid w:val="00326AEB"/>
    <w:rsid w:val="003E2E2D"/>
    <w:rsid w:val="005B5868"/>
    <w:rsid w:val="006C2DAE"/>
    <w:rsid w:val="008C1EBA"/>
    <w:rsid w:val="008D550C"/>
    <w:rsid w:val="009144C6"/>
    <w:rsid w:val="009177AB"/>
    <w:rsid w:val="0097639B"/>
    <w:rsid w:val="00A43046"/>
    <w:rsid w:val="00AB15DD"/>
    <w:rsid w:val="00AB775D"/>
    <w:rsid w:val="00D163DA"/>
    <w:rsid w:val="00D33EE2"/>
    <w:rsid w:val="00DD65B2"/>
    <w:rsid w:val="00F54C3D"/>
    <w:rsid w:val="00FC78C3"/>
    <w:rsid w:val="00FE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8C3"/>
  </w:style>
  <w:style w:type="paragraph" w:styleId="a5">
    <w:name w:val="footer"/>
    <w:basedOn w:val="a"/>
    <w:link w:val="a6"/>
    <w:uiPriority w:val="99"/>
    <w:unhideWhenUsed/>
    <w:rsid w:val="00F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8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8C3"/>
  </w:style>
  <w:style w:type="paragraph" w:styleId="a5">
    <w:name w:val="footer"/>
    <w:basedOn w:val="a"/>
    <w:link w:val="a6"/>
    <w:uiPriority w:val="99"/>
    <w:unhideWhenUsed/>
    <w:rsid w:val="00FC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4B26F576</Template>
  <TotalTime>17</TotalTime>
  <Pages>2</Pages>
  <Words>325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10.07.2020 11:11:23</dc:subject>
  <dc:creator>Keysystems.DWH2.ReportDesigner</dc:creator>
  <cp:lastModifiedBy>org_budget01</cp:lastModifiedBy>
  <cp:revision>7</cp:revision>
  <cp:lastPrinted>2020-12-02T08:08:00Z</cp:lastPrinted>
  <dcterms:created xsi:type="dcterms:W3CDTF">2020-10-12T08:13:00Z</dcterms:created>
  <dcterms:modified xsi:type="dcterms:W3CDTF">2020-12-02T08:09:00Z</dcterms:modified>
</cp:coreProperties>
</file>