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C3" w:rsidRPr="00FC78C3" w:rsidRDefault="00FC78C3" w:rsidP="00B36C73">
      <w:pPr>
        <w:widowControl w:val="0"/>
        <w:autoSpaceDE w:val="0"/>
        <w:autoSpaceDN w:val="0"/>
        <w:adjustRightInd w:val="0"/>
        <w:spacing w:after="0" w:line="240" w:lineRule="auto"/>
        <w:ind w:left="114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79ED" w:rsidRPr="009C3A96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C78C3" w:rsidRPr="00FC78C3" w:rsidRDefault="00FC78C3" w:rsidP="00B36C73">
      <w:pPr>
        <w:widowControl w:val="0"/>
        <w:autoSpaceDE w:val="0"/>
        <w:autoSpaceDN w:val="0"/>
        <w:adjustRightInd w:val="0"/>
        <w:spacing w:after="0" w:line="240" w:lineRule="auto"/>
        <w:ind w:left="114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>к Закону Хабаровского края</w:t>
      </w:r>
    </w:p>
    <w:p w:rsidR="00FC78C3" w:rsidRPr="00FC78C3" w:rsidRDefault="003E2E2D" w:rsidP="00B36C73">
      <w:pPr>
        <w:widowControl w:val="0"/>
        <w:autoSpaceDE w:val="0"/>
        <w:autoSpaceDN w:val="0"/>
        <w:adjustRightInd w:val="0"/>
        <w:spacing w:after="0" w:line="240" w:lineRule="auto"/>
        <w:ind w:left="11492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AA52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09.12.2020 </w:t>
      </w:r>
      <w:bookmarkStart w:id="0" w:name="_GoBack"/>
      <w:bookmarkEnd w:id="0"/>
      <w:r w:rsidR="00FC78C3"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</w:p>
    <w:p w:rsidR="00AA527D" w:rsidRDefault="00AA527D" w:rsidP="00FC78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A527D" w:rsidRDefault="00AA527D" w:rsidP="00FC78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FC78C3" w:rsidRDefault="00FC78C3" w:rsidP="00FC78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повышению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оплаты труда отдельных категорий работников муниципальных организаций</w:t>
      </w:r>
      <w:proofErr w:type="gramEnd"/>
      <w:r w:rsidRPr="009177A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202</w:t>
      </w:r>
      <w:r w:rsidR="00A779ED" w:rsidRPr="00A779ED">
        <w:rPr>
          <w:rFonts w:ascii="Times New Roman" w:hAnsi="Times New Roman" w:cs="Times New Roman"/>
          <w:b/>
          <w:bCs/>
          <w:color w:val="000000"/>
          <w:sz w:val="26"/>
          <w:szCs w:val="26"/>
        </w:rPr>
        <w:t>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</w:t>
      </w:r>
    </w:p>
    <w:p w:rsidR="00AA527D" w:rsidRPr="00D77C36" w:rsidRDefault="00AA527D" w:rsidP="00FC78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78C3" w:rsidRDefault="00FC78C3" w:rsidP="00FC78C3">
      <w:pPr>
        <w:widowControl w:val="0"/>
        <w:tabs>
          <w:tab w:val="left" w:pos="4393"/>
          <w:tab w:val="left" w:pos="5773"/>
          <w:tab w:val="left" w:pos="8060"/>
          <w:tab w:val="left" w:pos="10074"/>
          <w:tab w:val="left" w:pos="1229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14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8"/>
        <w:gridCol w:w="1380"/>
        <w:gridCol w:w="2287"/>
        <w:gridCol w:w="2014"/>
        <w:gridCol w:w="2272"/>
        <w:gridCol w:w="2073"/>
      </w:tblGrid>
      <w:tr w:rsidR="00326AEB" w:rsidTr="00AA527D">
        <w:trPr>
          <w:trHeight w:val="2555"/>
        </w:trPr>
        <w:tc>
          <w:tcPr>
            <w:tcW w:w="46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8D5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8D5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B36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образования в Хабаровском крае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B36C73" w:rsidP="00B36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Хабаровского края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2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B36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Хабаровском крае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0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B36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непрограммных расходов</w:t>
            </w:r>
          </w:p>
        </w:tc>
      </w:tr>
    </w:tbl>
    <w:p w:rsidR="00326AEB" w:rsidRDefault="00326A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68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8"/>
        <w:gridCol w:w="1380"/>
        <w:gridCol w:w="2287"/>
        <w:gridCol w:w="2014"/>
        <w:gridCol w:w="2268"/>
        <w:gridCol w:w="2077"/>
      </w:tblGrid>
      <w:tr w:rsidR="00326AEB" w:rsidTr="00AA527D">
        <w:trPr>
          <w:trHeight w:val="288"/>
          <w:tblHeader/>
        </w:trPr>
        <w:tc>
          <w:tcPr>
            <w:tcW w:w="4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Default="008D550C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Default="008D550C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Default="00FC78C3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Default="008D550C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Default="008D550C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Default="008D550C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45 905,87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10 412,36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35 493,51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46 313,87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10 758,21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35 102,62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453,04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68 286,04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14 463,19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53 822,85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20 468,85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3 898,60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16 570,25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11 215,23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11 215,23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Ванинский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41 642,08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6 989,32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30 088,37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4 564,39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47 590,65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8 654,49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38 936,16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23 369,22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3 078,04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20 291,18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41 983,40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3 500,84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38 482,56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37 719,10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3 279,54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32 525,42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1 914,14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24 843,00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6 163,13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18 679,87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44 773,69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4 778,71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39 994,98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14 394,47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1 338,77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13 055,70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25 235,60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6 086,54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19 149,06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7 430,65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7 430,65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45 606,25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3 391,10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42 215,15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53 427,42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15 418,32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38 009,10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color w:val="000000"/>
                <w:sz w:val="26"/>
                <w:szCs w:val="26"/>
              </w:rPr>
              <w:t>0,00</w:t>
            </w:r>
          </w:p>
        </w:tc>
      </w:tr>
      <w:tr w:rsidR="00A779ED" w:rsidTr="00AA527D">
        <w:trPr>
          <w:trHeight w:val="33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A779ED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600 205,39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102 211,16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491 062,66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6 478,53</w:t>
            </w:r>
          </w:p>
        </w:tc>
        <w:tc>
          <w:tcPr>
            <w:tcW w:w="207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A779ED" w:rsidRPr="00D67CFA" w:rsidRDefault="00A779ED" w:rsidP="00AA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D67CF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453,04</w:t>
            </w:r>
          </w:p>
        </w:tc>
      </w:tr>
    </w:tbl>
    <w:p w:rsidR="00B36C73" w:rsidRPr="00AA527D" w:rsidRDefault="00B36C73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2"/>
          <w:szCs w:val="12"/>
        </w:rPr>
      </w:pPr>
    </w:p>
    <w:p w:rsidR="00D163DA" w:rsidRDefault="00D163DA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D163DA" w:rsidRDefault="00D163DA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6C2DAE" w:rsidRDefault="006C2DAE" w:rsidP="009C3A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Хабаровского края                                                      </w:t>
      </w:r>
      <w:r w:rsidR="009C3A96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6C2DAE" w:rsidSect="00B36C73">
      <w:headerReference w:type="default" r:id="rId7"/>
      <w:footerReference w:type="default" r:id="rId8"/>
      <w:footerReference w:type="first" r:id="rId9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27D" w:rsidRDefault="00AA527D">
      <w:pPr>
        <w:spacing w:after="0" w:line="240" w:lineRule="auto"/>
      </w:pPr>
      <w:r>
        <w:separator/>
      </w:r>
    </w:p>
  </w:endnote>
  <w:endnote w:type="continuationSeparator" w:id="0">
    <w:p w:rsidR="00AA527D" w:rsidRDefault="00AA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27D" w:rsidRPr="00AA527D" w:rsidRDefault="00AA527D" w:rsidP="00AA527D">
    <w:pPr>
      <w:pStyle w:val="a5"/>
      <w:jc w:val="both"/>
    </w:pPr>
    <w:r w:rsidRPr="009C3A96">
      <w:rPr>
        <w:rFonts w:ascii="Times New Roman" w:hAnsi="Times New Roman" w:cs="Times New Roman"/>
        <w:sz w:val="14"/>
        <w:szCs w:val="14"/>
      </w:rPr>
      <w:fldChar w:fldCharType="begin"/>
    </w:r>
    <w:r w:rsidRPr="009C3A96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9C3A96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развитию\ЗП-VII-143\zp3-VII-143_v091220_budget01приложение17.docx</w:t>
    </w:r>
    <w:r w:rsidRPr="009C3A96">
      <w:rPr>
        <w:rFonts w:ascii="Times New Roman" w:hAnsi="Times New Roman" w:cs="Times New Roman"/>
        <w:sz w:val="14"/>
        <w:szCs w:val="14"/>
      </w:rPr>
      <w:fldChar w:fldCharType="end"/>
    </w:r>
    <w:r w:rsidRPr="009C3A96">
      <w:rPr>
        <w:rFonts w:ascii="Times New Roman" w:hAnsi="Times New Roman" w:cs="Times New Roman"/>
        <w:sz w:val="14"/>
        <w:szCs w:val="14"/>
      </w:rPr>
      <w:t>\</w:t>
    </w:r>
    <w:r w:rsidRPr="009C3A96">
      <w:rPr>
        <w:rFonts w:ascii="Times New Roman" w:hAnsi="Times New Roman" w:cs="Times New Roman"/>
        <w:sz w:val="14"/>
        <w:szCs w:val="14"/>
      </w:rPr>
      <w:fldChar w:fldCharType="begin"/>
    </w:r>
    <w:r w:rsidRPr="009C3A96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9C3A96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org_budget01</w:t>
    </w:r>
    <w:r w:rsidRPr="009C3A96">
      <w:rPr>
        <w:rFonts w:ascii="Times New Roman" w:hAnsi="Times New Roman" w:cs="Times New Roman"/>
        <w:sz w:val="14"/>
        <w:szCs w:val="14"/>
      </w:rPr>
      <w:fldChar w:fldCharType="end"/>
    </w:r>
    <w:r w:rsidRPr="009C3A96">
      <w:rPr>
        <w:rFonts w:ascii="Times New Roman" w:hAnsi="Times New Roman" w:cs="Times New Roman"/>
        <w:sz w:val="14"/>
        <w:szCs w:val="14"/>
      </w:rPr>
      <w:t>\</w:t>
    </w:r>
    <w:r w:rsidRPr="009C3A96">
      <w:rPr>
        <w:rFonts w:ascii="Times New Roman" w:hAnsi="Times New Roman" w:cs="Times New Roman"/>
        <w:sz w:val="14"/>
        <w:szCs w:val="14"/>
      </w:rPr>
      <w:fldChar w:fldCharType="begin"/>
    </w:r>
    <w:r w:rsidRPr="009C3A96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9C3A96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02.12.2020 18:05:12</w:t>
    </w:r>
    <w:r w:rsidRPr="009C3A96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27D" w:rsidRPr="009C3A96" w:rsidRDefault="00AA527D" w:rsidP="009C3A96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9C3A96">
      <w:rPr>
        <w:rFonts w:ascii="Times New Roman" w:hAnsi="Times New Roman" w:cs="Times New Roman"/>
        <w:sz w:val="14"/>
        <w:szCs w:val="14"/>
      </w:rPr>
      <w:fldChar w:fldCharType="begin"/>
    </w:r>
    <w:r w:rsidRPr="009C3A96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9C3A96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развитию\ЗП-VII-143\zp3-VII-143_v091220_budget01приложение17.docx</w:t>
    </w:r>
    <w:r w:rsidRPr="009C3A96">
      <w:rPr>
        <w:rFonts w:ascii="Times New Roman" w:hAnsi="Times New Roman" w:cs="Times New Roman"/>
        <w:sz w:val="14"/>
        <w:szCs w:val="14"/>
      </w:rPr>
      <w:fldChar w:fldCharType="end"/>
    </w:r>
    <w:r w:rsidRPr="009C3A96">
      <w:rPr>
        <w:rFonts w:ascii="Times New Roman" w:hAnsi="Times New Roman" w:cs="Times New Roman"/>
        <w:sz w:val="14"/>
        <w:szCs w:val="14"/>
      </w:rPr>
      <w:t>\</w:t>
    </w:r>
    <w:r w:rsidRPr="009C3A96">
      <w:rPr>
        <w:rFonts w:ascii="Times New Roman" w:hAnsi="Times New Roman" w:cs="Times New Roman"/>
        <w:sz w:val="14"/>
        <w:szCs w:val="14"/>
      </w:rPr>
      <w:fldChar w:fldCharType="begin"/>
    </w:r>
    <w:r w:rsidRPr="009C3A96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9C3A96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org_budget01</w:t>
    </w:r>
    <w:r w:rsidRPr="009C3A96">
      <w:rPr>
        <w:rFonts w:ascii="Times New Roman" w:hAnsi="Times New Roman" w:cs="Times New Roman"/>
        <w:sz w:val="14"/>
        <w:szCs w:val="14"/>
      </w:rPr>
      <w:fldChar w:fldCharType="end"/>
    </w:r>
    <w:r w:rsidRPr="009C3A96">
      <w:rPr>
        <w:rFonts w:ascii="Times New Roman" w:hAnsi="Times New Roman" w:cs="Times New Roman"/>
        <w:sz w:val="14"/>
        <w:szCs w:val="14"/>
      </w:rPr>
      <w:t>\</w:t>
    </w:r>
    <w:r w:rsidRPr="009C3A96">
      <w:rPr>
        <w:rFonts w:ascii="Times New Roman" w:hAnsi="Times New Roman" w:cs="Times New Roman"/>
        <w:sz w:val="14"/>
        <w:szCs w:val="14"/>
      </w:rPr>
      <w:fldChar w:fldCharType="begin"/>
    </w:r>
    <w:r w:rsidRPr="009C3A96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9C3A96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02.12.2020 18:05:12</w:t>
    </w:r>
    <w:r w:rsidRPr="009C3A96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27D" w:rsidRDefault="00AA527D">
      <w:pPr>
        <w:spacing w:after="0" w:line="240" w:lineRule="auto"/>
      </w:pPr>
      <w:r>
        <w:separator/>
      </w:r>
    </w:p>
  </w:footnote>
  <w:footnote w:type="continuationSeparator" w:id="0">
    <w:p w:rsidR="00AA527D" w:rsidRDefault="00AA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27D" w:rsidRDefault="00AA527D" w:rsidP="0002502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AB3EC8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        Продолжение приложения 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AB"/>
    <w:rsid w:val="00025025"/>
    <w:rsid w:val="0019150C"/>
    <w:rsid w:val="00247E08"/>
    <w:rsid w:val="00256FC0"/>
    <w:rsid w:val="00326AEB"/>
    <w:rsid w:val="003E2E2D"/>
    <w:rsid w:val="00576875"/>
    <w:rsid w:val="006C2DAE"/>
    <w:rsid w:val="00720AF9"/>
    <w:rsid w:val="008D550C"/>
    <w:rsid w:val="009177AB"/>
    <w:rsid w:val="0097639B"/>
    <w:rsid w:val="009C3A96"/>
    <w:rsid w:val="00A43046"/>
    <w:rsid w:val="00A779ED"/>
    <w:rsid w:val="00AA527D"/>
    <w:rsid w:val="00AB15DD"/>
    <w:rsid w:val="00AB3EC8"/>
    <w:rsid w:val="00AB775D"/>
    <w:rsid w:val="00B36C73"/>
    <w:rsid w:val="00CB33C5"/>
    <w:rsid w:val="00D163DA"/>
    <w:rsid w:val="00D77C36"/>
    <w:rsid w:val="00DA0113"/>
    <w:rsid w:val="00DD65B2"/>
    <w:rsid w:val="00F54C3D"/>
    <w:rsid w:val="00FB7E78"/>
    <w:rsid w:val="00FC78C3"/>
    <w:rsid w:val="00FE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8C3"/>
  </w:style>
  <w:style w:type="paragraph" w:styleId="a5">
    <w:name w:val="footer"/>
    <w:basedOn w:val="a"/>
    <w:link w:val="a6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8C3"/>
  </w:style>
  <w:style w:type="paragraph" w:styleId="a7">
    <w:name w:val="Balloon Text"/>
    <w:basedOn w:val="a"/>
    <w:link w:val="a8"/>
    <w:uiPriority w:val="99"/>
    <w:semiHidden/>
    <w:unhideWhenUsed/>
    <w:rsid w:val="00AA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2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8C3"/>
  </w:style>
  <w:style w:type="paragraph" w:styleId="a5">
    <w:name w:val="footer"/>
    <w:basedOn w:val="a"/>
    <w:link w:val="a6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8C3"/>
  </w:style>
  <w:style w:type="paragraph" w:styleId="a7">
    <w:name w:val="Balloon Text"/>
    <w:basedOn w:val="a"/>
    <w:link w:val="a8"/>
    <w:uiPriority w:val="99"/>
    <w:semiHidden/>
    <w:unhideWhenUsed/>
    <w:rsid w:val="00AA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CA6EAC4</Template>
  <TotalTime>17</TotalTime>
  <Pages>2</Pages>
  <Words>325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10.07.2020 11:11:23</dc:subject>
  <dc:creator>Keysystems.DWH2.ReportDesigner</dc:creator>
  <cp:lastModifiedBy>org_budget01</cp:lastModifiedBy>
  <cp:revision>10</cp:revision>
  <cp:lastPrinted>2020-12-02T08:05:00Z</cp:lastPrinted>
  <dcterms:created xsi:type="dcterms:W3CDTF">2020-10-12T08:13:00Z</dcterms:created>
  <dcterms:modified xsi:type="dcterms:W3CDTF">2020-12-02T08:05:00Z</dcterms:modified>
</cp:coreProperties>
</file>